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8C5987" w14:textId="2D971D45" w:rsidR="002D74AF" w:rsidRDefault="002D74AF" w:rsidP="002D74AF">
      <w:pPr>
        <w:keepLines/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US"/>
        </w:rPr>
      </w:pPr>
      <w:r w:rsidRPr="00054954">
        <w:rPr>
          <w:rFonts w:ascii="Arial" w:hAnsi="Arial" w:cs="Arial"/>
          <w:b/>
          <w:sz w:val="24"/>
          <w:szCs w:val="24"/>
          <w:lang w:val="en-US"/>
        </w:rPr>
        <w:t>3GPP TSG-RA</w:t>
      </w:r>
      <w:r>
        <w:rPr>
          <w:rFonts w:ascii="Arial" w:hAnsi="Arial" w:cs="Arial"/>
          <w:b/>
          <w:sz w:val="24"/>
          <w:szCs w:val="24"/>
          <w:lang w:val="en-US"/>
        </w:rPr>
        <w:t>N WG4 Meeting # 106bis</w:t>
      </w:r>
      <w:r>
        <w:rPr>
          <w:rFonts w:ascii="Arial" w:hAnsi="Arial" w:cs="Arial" w:hint="eastAsia"/>
          <w:b/>
          <w:sz w:val="24"/>
          <w:szCs w:val="24"/>
          <w:lang w:val="en-US" w:eastAsia="zh-CN"/>
        </w:rPr>
        <w:t>-</w:t>
      </w:r>
      <w:r>
        <w:rPr>
          <w:rFonts w:ascii="Arial" w:hAnsi="Arial" w:cs="Arial"/>
          <w:b/>
          <w:sz w:val="24"/>
          <w:szCs w:val="24"/>
          <w:lang w:val="en-US"/>
        </w:rPr>
        <w:t>e</w:t>
      </w:r>
      <w:r>
        <w:rPr>
          <w:rFonts w:ascii="Arial" w:hAnsi="Arial" w:cs="Arial"/>
          <w:b/>
          <w:sz w:val="24"/>
          <w:szCs w:val="24"/>
          <w:lang w:val="en-US"/>
        </w:rPr>
        <w:tab/>
      </w:r>
      <w:r w:rsidR="00AA2D0E" w:rsidRPr="00AA2D0E">
        <w:rPr>
          <w:rFonts w:ascii="Arial" w:hAnsi="Arial" w:cs="Arial"/>
          <w:b/>
          <w:sz w:val="24"/>
          <w:szCs w:val="24"/>
          <w:lang w:val="en-US"/>
        </w:rPr>
        <w:t>R4-2305304</w:t>
      </w:r>
    </w:p>
    <w:p w14:paraId="6E536E9A" w14:textId="77777777" w:rsidR="002D74AF" w:rsidRPr="001805E3" w:rsidRDefault="002D74AF" w:rsidP="002D74AF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4"/>
          <w:szCs w:val="24"/>
          <w:lang w:val="en-US"/>
        </w:rPr>
      </w:pPr>
      <w:r w:rsidRPr="001805E3">
        <w:rPr>
          <w:rFonts w:ascii="Arial" w:hAnsi="Arial" w:cs="Arial"/>
          <w:b/>
          <w:sz w:val="24"/>
          <w:szCs w:val="24"/>
          <w:lang w:val="en-US"/>
        </w:rPr>
        <w:t>Online, April 17 – April 26, 2023</w:t>
      </w:r>
    </w:p>
    <w:p w14:paraId="006777AA" w14:textId="3BA7BF90" w:rsidR="00A13D70" w:rsidRDefault="00A13D70">
      <w:pPr>
        <w:spacing w:after="0"/>
        <w:rPr>
          <w:rFonts w:ascii="Arial" w:hAnsi="Arial"/>
          <w:sz w:val="36"/>
        </w:rPr>
      </w:pPr>
    </w:p>
    <w:p w14:paraId="6AA22C6C" w14:textId="545A1035" w:rsidR="004E69AA" w:rsidRPr="00EC2290" w:rsidRDefault="004E69AA" w:rsidP="004E69AA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bookmarkStart w:id="0" w:name="_Toc5938268"/>
      <w:bookmarkStart w:id="1" w:name="_Toc9865820"/>
      <w:bookmarkStart w:id="2" w:name="_Toc21086244"/>
      <w:bookmarkStart w:id="3" w:name="_Toc29768680"/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EF1BD6" w:rsidRPr="00EF1BD6">
        <w:rPr>
          <w:rFonts w:ascii="Arial" w:hAnsi="Arial" w:cs="Arial"/>
          <w:sz w:val="22"/>
        </w:rPr>
        <w:t>Huawei, HiSilicon</w:t>
      </w:r>
    </w:p>
    <w:p w14:paraId="6A8F1C13" w14:textId="1D6F7CCA" w:rsidR="004E69AA" w:rsidRDefault="004E69AA" w:rsidP="004E69AA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45420D" w:rsidRPr="0045420D">
        <w:rPr>
          <w:rFonts w:ascii="Arial" w:hAnsi="Arial" w:cs="Arial"/>
          <w:sz w:val="22"/>
        </w:rPr>
        <w:t>Feasibility study from FR1 UE aspect</w:t>
      </w:r>
    </w:p>
    <w:p w14:paraId="0F34F3E0" w14:textId="67747F89" w:rsidR="004E69AA" w:rsidRPr="007377A4" w:rsidRDefault="004E69AA" w:rsidP="004E69AA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Pr="007C2D23">
        <w:rPr>
          <w:rFonts w:ascii="Arial" w:hAnsi="Arial" w:cs="Arial"/>
          <w:sz w:val="22"/>
        </w:rPr>
        <w:tab/>
      </w:r>
      <w:r w:rsidR="0045420D" w:rsidRPr="0045420D">
        <w:rPr>
          <w:rFonts w:ascii="Arial" w:hAnsi="Arial" w:cs="Arial"/>
          <w:sz w:val="22"/>
        </w:rPr>
        <w:t>5.20.2.2.3</w:t>
      </w:r>
      <w:bookmarkStart w:id="4" w:name="_GoBack"/>
      <w:bookmarkEnd w:id="4"/>
    </w:p>
    <w:p w14:paraId="7D7C8C39" w14:textId="45B85BAB" w:rsidR="004E69AA" w:rsidRPr="00EC2290" w:rsidRDefault="004E69AA" w:rsidP="004E69AA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99033E">
        <w:rPr>
          <w:rFonts w:ascii="Arial" w:eastAsia="宋体" w:hAnsi="Arial" w:cs="Arial"/>
          <w:sz w:val="22"/>
          <w:lang w:eastAsia="zh-CN"/>
        </w:rPr>
        <w:t>Approval</w:t>
      </w:r>
    </w:p>
    <w:p w14:paraId="2E1C5B39" w14:textId="77777777" w:rsidR="004E69AA" w:rsidRDefault="004E69AA" w:rsidP="000169FE">
      <w:pPr>
        <w:pStyle w:val="1"/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B16EEF">
        <w:t>Introduction</w:t>
      </w:r>
    </w:p>
    <w:p w14:paraId="367FFB57" w14:textId="2A6267E9" w:rsidR="00174F84" w:rsidRDefault="00676DF8" w:rsidP="00214F09">
      <w:r>
        <w:rPr>
          <w:lang w:eastAsia="zh-CN"/>
        </w:rPr>
        <w:t xml:space="preserve">The </w:t>
      </w:r>
      <w:proofErr w:type="spellStart"/>
      <w:r w:rsidR="00EA3F47">
        <w:rPr>
          <w:lang w:eastAsia="zh-CN"/>
        </w:rPr>
        <w:t>Tx</w:t>
      </w:r>
      <w:proofErr w:type="spellEnd"/>
      <w:r w:rsidR="00EA3F47">
        <w:rPr>
          <w:lang w:eastAsia="zh-CN"/>
        </w:rPr>
        <w:t xml:space="preserve">/Rx </w:t>
      </w:r>
      <w:r>
        <w:rPr>
          <w:lang w:eastAsia="zh-CN"/>
        </w:rPr>
        <w:t>model</w:t>
      </w:r>
      <w:r w:rsidR="00EA3F47">
        <w:rPr>
          <w:lang w:eastAsia="zh-CN"/>
        </w:rPr>
        <w:t>s</w:t>
      </w:r>
      <w:r>
        <w:rPr>
          <w:lang w:eastAsia="zh-CN"/>
        </w:rPr>
        <w:t xml:space="preserve"> for </w:t>
      </w:r>
      <w:r w:rsidR="00EA3F47">
        <w:rPr>
          <w:lang w:eastAsia="zh-CN"/>
        </w:rPr>
        <w:t>UE in the system simulation for SBDF operation were discussed in last meeting</w:t>
      </w:r>
      <w:r w:rsidR="002E381D">
        <w:rPr>
          <w:lang w:eastAsia="zh-CN"/>
        </w:rPr>
        <w:t>s</w:t>
      </w:r>
      <w:r w:rsidR="00EA3F47">
        <w:rPr>
          <w:lang w:eastAsia="zh-CN"/>
        </w:rPr>
        <w:t xml:space="preserve"> and </w:t>
      </w:r>
      <w:r w:rsidR="002D74AF">
        <w:rPr>
          <w:lang w:eastAsia="zh-CN"/>
        </w:rPr>
        <w:t xml:space="preserve">latest </w:t>
      </w:r>
      <w:r w:rsidR="00EA3F47">
        <w:rPr>
          <w:lang w:eastAsia="zh-CN"/>
        </w:rPr>
        <w:t xml:space="preserve">WF </w:t>
      </w:r>
      <w:r w:rsidR="00956CD6">
        <w:rPr>
          <w:lang w:eastAsia="zh-CN"/>
        </w:rPr>
        <w:t>for</w:t>
      </w:r>
      <w:r w:rsidR="00956CD6" w:rsidRPr="00956CD6">
        <w:rPr>
          <w:lang w:eastAsia="zh-CN"/>
        </w:rPr>
        <w:t xml:space="preserve"> SBFD feasibility study and requirements impact from UE aspec</w:t>
      </w:r>
      <w:r w:rsidR="00956CD6">
        <w:rPr>
          <w:lang w:eastAsia="zh-CN"/>
        </w:rPr>
        <w:t xml:space="preserve">t </w:t>
      </w:r>
      <w:r w:rsidR="007F687A">
        <w:rPr>
          <w:lang w:eastAsia="zh-CN"/>
        </w:rPr>
        <w:t>was approved in [1].</w:t>
      </w:r>
    </w:p>
    <w:p w14:paraId="3F250422" w14:textId="092BDC92" w:rsidR="003B6E75" w:rsidRDefault="003B6E75" w:rsidP="00214F09">
      <w:pPr>
        <w:rPr>
          <w:lang w:eastAsia="zh-CN"/>
        </w:rPr>
      </w:pPr>
      <w:r>
        <w:t xml:space="preserve">In this contribution, we provide </w:t>
      </w:r>
      <w:r w:rsidR="00D2331B">
        <w:t xml:space="preserve">some </w:t>
      </w:r>
      <w:r w:rsidR="00934D2F">
        <w:t>discussion on the open issues</w:t>
      </w:r>
      <w:r w:rsidR="00882968">
        <w:t>.</w:t>
      </w:r>
    </w:p>
    <w:p w14:paraId="026158DF" w14:textId="0BE41561" w:rsidR="00975261" w:rsidRDefault="00975261" w:rsidP="00F83302">
      <w:pPr>
        <w:pStyle w:val="1"/>
        <w:numPr>
          <w:ilvl w:val="0"/>
          <w:numId w:val="2"/>
        </w:numPr>
      </w:pPr>
      <w:r>
        <w:t>Discussion</w:t>
      </w:r>
    </w:p>
    <w:p w14:paraId="44BED946" w14:textId="642E2437" w:rsidR="00934D2F" w:rsidRPr="00956CD6" w:rsidRDefault="00934D2F" w:rsidP="00934D2F">
      <w:pPr>
        <w:pStyle w:val="3GPPlevel3"/>
      </w:pPr>
      <w:r>
        <w:t xml:space="preserve">2.1 </w:t>
      </w:r>
      <w:r w:rsidR="00956CD6" w:rsidRPr="00956CD6">
        <w:t>Sub-band selectivity performance level for legacy UE</w:t>
      </w:r>
    </w:p>
    <w:p w14:paraId="194914C7" w14:textId="16F7CFDF" w:rsidR="00934D2F" w:rsidRDefault="00934D2F" w:rsidP="00934D2F">
      <w:pPr>
        <w:rPr>
          <w:lang w:eastAsia="zh-CN"/>
        </w:rPr>
      </w:pPr>
      <w:r>
        <w:rPr>
          <w:lang w:eastAsia="zh-CN"/>
        </w:rPr>
        <w:t>Agreements made in last meeting [1]:</w:t>
      </w:r>
    </w:p>
    <w:p w14:paraId="2384958A" w14:textId="77777777" w:rsidR="00956CD6" w:rsidRDefault="00956CD6" w:rsidP="0088193D">
      <w:pPr>
        <w:pStyle w:val="af9"/>
        <w:numPr>
          <w:ilvl w:val="0"/>
          <w:numId w:val="35"/>
        </w:numPr>
        <w:autoSpaceDN w:val="0"/>
        <w:spacing w:after="120" w:line="256" w:lineRule="auto"/>
        <w:ind w:firstLineChars="0"/>
        <w:rPr>
          <w:i/>
          <w:color w:val="0070C0"/>
          <w:lang w:eastAsia="zh-CN"/>
        </w:rPr>
      </w:pPr>
      <w:r w:rsidRPr="00956CD6">
        <w:rPr>
          <w:i/>
          <w:color w:val="0070C0"/>
          <w:lang w:eastAsia="zh-CN"/>
        </w:rPr>
        <w:t>Frequency and time offset are not significant factors influencing UE-UE interference.</w:t>
      </w:r>
    </w:p>
    <w:p w14:paraId="09121616" w14:textId="3069963E" w:rsidR="00956CD6" w:rsidRPr="00956CD6" w:rsidRDefault="00956CD6" w:rsidP="0088193D">
      <w:pPr>
        <w:pStyle w:val="af9"/>
        <w:numPr>
          <w:ilvl w:val="0"/>
          <w:numId w:val="35"/>
        </w:numPr>
        <w:autoSpaceDN w:val="0"/>
        <w:spacing w:after="120" w:line="256" w:lineRule="auto"/>
        <w:ind w:firstLineChars="0"/>
        <w:rPr>
          <w:i/>
          <w:color w:val="0070C0"/>
          <w:lang w:eastAsia="zh-CN"/>
        </w:rPr>
      </w:pPr>
      <w:r w:rsidRPr="00956CD6">
        <w:rPr>
          <w:i/>
          <w:color w:val="0070C0"/>
          <w:lang w:eastAsia="zh-CN"/>
        </w:rPr>
        <w:t>Companies are encouraged to provide their method of calculation of sub-band/in-channel selectivity</w:t>
      </w:r>
    </w:p>
    <w:p w14:paraId="5870DECC" w14:textId="15E5F022" w:rsidR="00956CD6" w:rsidRPr="00956CD6" w:rsidRDefault="00956CD6" w:rsidP="00956CD6">
      <w:pPr>
        <w:pStyle w:val="af9"/>
        <w:numPr>
          <w:ilvl w:val="1"/>
          <w:numId w:val="35"/>
        </w:numPr>
        <w:autoSpaceDN w:val="0"/>
        <w:spacing w:after="120" w:line="256" w:lineRule="auto"/>
        <w:ind w:firstLineChars="0"/>
        <w:rPr>
          <w:i/>
          <w:color w:val="0070C0"/>
          <w:lang w:eastAsia="zh-CN"/>
        </w:rPr>
      </w:pPr>
      <w:r>
        <w:rPr>
          <w:rFonts w:eastAsia="Yu Mincho"/>
          <w:i/>
          <w:color w:val="0070C0"/>
          <w:lang w:eastAsia="zh-CN"/>
        </w:rPr>
        <w:t>Different methods are provided to assist companies to understand the achievable sub-band selectivity performance, while not for alignment purpose.</w:t>
      </w:r>
    </w:p>
    <w:p w14:paraId="2CC3AAEA" w14:textId="77777777" w:rsidR="00956CD6" w:rsidRPr="00956CD6" w:rsidRDefault="00956CD6" w:rsidP="00956CD6">
      <w:pPr>
        <w:pStyle w:val="af9"/>
        <w:numPr>
          <w:ilvl w:val="0"/>
          <w:numId w:val="35"/>
        </w:numPr>
        <w:autoSpaceDN w:val="0"/>
        <w:spacing w:after="120" w:line="256" w:lineRule="auto"/>
        <w:ind w:firstLineChars="0"/>
        <w:rPr>
          <w:i/>
          <w:color w:val="0070C0"/>
          <w:lang w:eastAsia="zh-CN"/>
        </w:rPr>
      </w:pPr>
      <w:r w:rsidRPr="00956CD6">
        <w:rPr>
          <w:i/>
          <w:color w:val="0070C0"/>
          <w:lang w:eastAsia="zh-CN"/>
        </w:rPr>
        <w:t xml:space="preserve">For FR1 companies are encouraged to further discuss values in the range of [20 to 33 dB] for sub-band/in-channel selectivity with accompanying clarification as how they calculate DL </w:t>
      </w:r>
      <w:proofErr w:type="spellStart"/>
      <w:r w:rsidRPr="00956CD6">
        <w:rPr>
          <w:i/>
          <w:color w:val="0070C0"/>
          <w:lang w:eastAsia="zh-CN"/>
        </w:rPr>
        <w:t>subband</w:t>
      </w:r>
      <w:proofErr w:type="spellEnd"/>
      <w:r w:rsidRPr="00956CD6">
        <w:rPr>
          <w:i/>
          <w:color w:val="0070C0"/>
          <w:lang w:eastAsia="zh-CN"/>
        </w:rPr>
        <w:t xml:space="preserve"> interference based on one value from this range and what guard band is assumed.</w:t>
      </w:r>
      <w:r w:rsidRPr="00956CD6">
        <w:rPr>
          <w:rFonts w:hint="eastAsia"/>
          <w:i/>
          <w:color w:val="0070C0"/>
          <w:lang w:eastAsia="zh-CN"/>
        </w:rPr>
        <w:t xml:space="preserve"> </w:t>
      </w:r>
    </w:p>
    <w:p w14:paraId="0DCF14AD" w14:textId="77777777" w:rsidR="00DB157B" w:rsidRPr="002D2FB0" w:rsidRDefault="00DB157B" w:rsidP="00934D2F">
      <w:pPr>
        <w:rPr>
          <w:lang w:eastAsia="zh-CN"/>
        </w:rPr>
      </w:pPr>
    </w:p>
    <w:p w14:paraId="118B28BA" w14:textId="2CA58607" w:rsidR="00211A5A" w:rsidRDefault="00DB157B" w:rsidP="00DB157B">
      <w:pPr>
        <w:overflowPunct w:val="0"/>
        <w:autoSpaceDE w:val="0"/>
        <w:autoSpaceDN w:val="0"/>
        <w:adjustRightInd w:val="0"/>
        <w:spacing w:line="256" w:lineRule="auto"/>
        <w:rPr>
          <w:szCs w:val="24"/>
          <w:lang w:eastAsia="zh-CN"/>
        </w:rPr>
      </w:pPr>
      <w:r>
        <w:rPr>
          <w:szCs w:val="24"/>
          <w:lang w:eastAsia="zh-CN"/>
        </w:rPr>
        <w:t>The sources for the</w:t>
      </w:r>
      <w:r w:rsidR="00211A5A">
        <w:rPr>
          <w:szCs w:val="24"/>
          <w:lang w:eastAsia="zh-CN"/>
        </w:rPr>
        <w:t xml:space="preserve"> impact to UE receiver</w:t>
      </w:r>
      <w:r>
        <w:rPr>
          <w:szCs w:val="24"/>
          <w:lang w:eastAsia="zh-CN"/>
        </w:rPr>
        <w:t xml:space="preserve"> due to inter sub-band blocker include ADC </w:t>
      </w:r>
      <w:r w:rsidR="00211A5A">
        <w:rPr>
          <w:lang w:eastAsia="zh-CN"/>
        </w:rPr>
        <w:t>distortion</w:t>
      </w:r>
      <w:r>
        <w:rPr>
          <w:szCs w:val="24"/>
          <w:lang w:eastAsia="zh-CN"/>
        </w:rPr>
        <w:t>, RX n</w:t>
      </w:r>
      <w:r>
        <w:t>on-linearity</w:t>
      </w:r>
      <w:r>
        <w:rPr>
          <w:szCs w:val="24"/>
          <w:lang w:eastAsia="zh-CN"/>
        </w:rPr>
        <w:t xml:space="preserve">, </w:t>
      </w:r>
      <w:r w:rsidR="00211A5A">
        <w:rPr>
          <w:lang w:eastAsia="zh-CN"/>
        </w:rPr>
        <w:t xml:space="preserve">phase noise, </w:t>
      </w:r>
      <w:r>
        <w:rPr>
          <w:lang w:eastAsia="zh-CN"/>
        </w:rPr>
        <w:t xml:space="preserve">reciprocal mixing, </w:t>
      </w:r>
      <w:r w:rsidR="00211A5A" w:rsidRPr="00211A5A">
        <w:rPr>
          <w:lang w:eastAsia="zh-CN"/>
        </w:rPr>
        <w:t xml:space="preserve">residual </w:t>
      </w:r>
      <w:r w:rsidR="006E774B">
        <w:rPr>
          <w:lang w:eastAsia="zh-CN"/>
        </w:rPr>
        <w:t xml:space="preserve">sideband and </w:t>
      </w:r>
      <w:r w:rsidR="00211A5A">
        <w:rPr>
          <w:lang w:eastAsia="zh-CN"/>
        </w:rPr>
        <w:t>phase noise</w:t>
      </w:r>
      <w:r>
        <w:rPr>
          <w:szCs w:val="24"/>
          <w:lang w:eastAsia="zh-CN"/>
        </w:rPr>
        <w:t xml:space="preserve">. </w:t>
      </w:r>
      <w:r w:rsidR="00570826">
        <w:rPr>
          <w:szCs w:val="24"/>
          <w:lang w:eastAsia="zh-CN"/>
        </w:rPr>
        <w:t>Compared to ACS for 20 MHz CBW, which has the same frequency offset, except analogue filtering, the effect of other interference</w:t>
      </w:r>
      <w:r w:rsidR="00CF4E82">
        <w:rPr>
          <w:szCs w:val="24"/>
          <w:lang w:eastAsia="zh-CN"/>
        </w:rPr>
        <w:t xml:space="preserve"> factors are similar to in-channel inter sub-band cases.</w:t>
      </w:r>
      <w:r w:rsidR="007F4A04">
        <w:rPr>
          <w:szCs w:val="24"/>
          <w:lang w:eastAsia="zh-CN"/>
        </w:rPr>
        <w:t xml:space="preserve"> From the 38.101-1 specification, as shown below, t</w:t>
      </w:r>
      <w:r w:rsidR="007F4A04">
        <w:t xml:space="preserve">he ACS requirements apply in a large dynamic range, for all values of an adjacent channel interferer up to -25 </w:t>
      </w:r>
      <w:proofErr w:type="spellStart"/>
      <w:r w:rsidR="007F4A04">
        <w:t>dBm</w:t>
      </w:r>
      <w:proofErr w:type="spellEnd"/>
      <w:r w:rsidR="007F4A04">
        <w:t xml:space="preserve">, i.e. </w:t>
      </w:r>
      <w:r w:rsidR="00813066">
        <w:t xml:space="preserve">the AGC does compensate the variation of the “selectivity” due the power change of </w:t>
      </w:r>
      <w:r w:rsidR="007F4A04">
        <w:t xml:space="preserve">the </w:t>
      </w:r>
      <w:r w:rsidR="00813066">
        <w:t xml:space="preserve">blocker. The </w:t>
      </w:r>
      <w:r w:rsidR="007F4A04">
        <w:t xml:space="preserve">overall impact can </w:t>
      </w:r>
      <w:r w:rsidR="00813066">
        <w:t xml:space="preserve">be set by a fixed value and </w:t>
      </w:r>
      <w:r w:rsidR="007F4A04">
        <w:t xml:space="preserve">33 dB ACS is defined for FR1 bands. </w:t>
      </w:r>
      <w:r w:rsidR="004B4D59">
        <w:t>RAN4 have the agreement to use typical value for system study. Hence a normal UE would have better ACS then that from a worse-case in the spec. On the other hand, f</w:t>
      </w:r>
      <w:r w:rsidR="007F4A04">
        <w:t xml:space="preserve">or </w:t>
      </w:r>
      <w:r w:rsidR="00813066">
        <w:t xml:space="preserve">in-channel inter sub-band, </w:t>
      </w:r>
      <w:r w:rsidR="004B4D59">
        <w:t xml:space="preserve">for legacy UE no sub-band filtering is considered, the </w:t>
      </w:r>
      <w:r w:rsidR="008C0B31">
        <w:t>filtering effect from the ACS case should be removed. The analogue channel filtering is put at the input of the ADC, and t</w:t>
      </w:r>
      <w:r w:rsidR="008C0B31" w:rsidRPr="008C0B31">
        <w:t>he</w:t>
      </w:r>
      <w:r w:rsidR="008C0B31">
        <w:t xml:space="preserve"> main function is anti-aliasing which may has limited suppression at the adjacent channel. </w:t>
      </w:r>
      <w:r w:rsidR="00A42F9D" w:rsidRPr="00A42F9D">
        <w:t>So, considering a positi</w:t>
      </w:r>
      <w:r w:rsidR="00A42F9D">
        <w:t>ve factor and a negative factor, 33 dB sub-band selectivity is proposed for FR1 UE.</w:t>
      </w:r>
    </w:p>
    <w:p w14:paraId="7C694B52" w14:textId="449E4ED2" w:rsidR="007F4A04" w:rsidRDefault="007F4A04" w:rsidP="007F4A04">
      <w:pPr>
        <w:pStyle w:val="TH"/>
        <w:rPr>
          <w:lang w:eastAsia="en-GB"/>
        </w:rPr>
      </w:pPr>
      <w:r>
        <w:lastRenderedPageBreak/>
        <w:t xml:space="preserve">Table 7.5-5 in 38.101-1: Test parameters for NR bands with </w:t>
      </w:r>
      <w:proofErr w:type="spellStart"/>
      <w:r>
        <w:t>F</w:t>
      </w:r>
      <w:r>
        <w:rPr>
          <w:vertAlign w:val="subscript"/>
        </w:rPr>
        <w:t>DL_low</w:t>
      </w:r>
      <w:proofErr w:type="spellEnd"/>
      <w:r>
        <w:rPr>
          <w:vertAlign w:val="subscript"/>
        </w:rPr>
        <w:t xml:space="preserve"> </w:t>
      </w:r>
      <w:r>
        <w:rPr>
          <w:rFonts w:cs="Arial"/>
        </w:rPr>
        <w:t>≥</w:t>
      </w:r>
      <w:r>
        <w:t xml:space="preserve"> 3300 MHz and </w:t>
      </w:r>
      <w:proofErr w:type="spellStart"/>
      <w:r>
        <w:t>F</w:t>
      </w:r>
      <w:r>
        <w:rPr>
          <w:vertAlign w:val="subscript"/>
        </w:rPr>
        <w:t>UL_low</w:t>
      </w:r>
      <w:proofErr w:type="spellEnd"/>
      <w:r>
        <w:rPr>
          <w:vertAlign w:val="subscript"/>
        </w:rPr>
        <w:t xml:space="preserve"> </w:t>
      </w:r>
      <w:r>
        <w:rPr>
          <w:rFonts w:cs="Arial"/>
        </w:rPr>
        <w:t>≥</w:t>
      </w:r>
      <w:r>
        <w:t xml:space="preserve"> 3300 MHz, case 1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6"/>
        <w:gridCol w:w="907"/>
        <w:gridCol w:w="6511"/>
      </w:tblGrid>
      <w:tr w:rsidR="007F4A04" w14:paraId="4A5A225C" w14:textId="77777777" w:rsidTr="007F4A04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7B94D4" w14:textId="77777777" w:rsidR="007F4A04" w:rsidRDefault="007F4A04">
            <w:pPr>
              <w:pStyle w:val="TAH"/>
            </w:pPr>
            <w:r>
              <w:t>RX parameter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097597" w14:textId="77777777" w:rsidR="007F4A04" w:rsidRDefault="007F4A04">
            <w:pPr>
              <w:pStyle w:val="TAH"/>
            </w:pPr>
            <w:r>
              <w:t>Units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0DCFA" w14:textId="77777777" w:rsidR="007F4A04" w:rsidRDefault="007F4A04">
            <w:pPr>
              <w:pStyle w:val="TAH"/>
            </w:pPr>
            <w:r>
              <w:t>Channel bandwidth (MHz)</w:t>
            </w:r>
          </w:p>
        </w:tc>
      </w:tr>
      <w:tr w:rsidR="007F4A04" w14:paraId="4D8648E5" w14:textId="77777777" w:rsidTr="007F4A04">
        <w:trPr>
          <w:jc w:val="center"/>
        </w:trPr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4FE75" w14:textId="77777777" w:rsidR="007F4A04" w:rsidRDefault="007F4A04">
            <w:pPr>
              <w:pStyle w:val="TAH"/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C2F2" w14:textId="77777777" w:rsidR="007F4A04" w:rsidRDefault="007F4A04">
            <w:pPr>
              <w:pStyle w:val="TAH"/>
            </w:pP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D7BE2" w14:textId="77777777" w:rsidR="007F4A04" w:rsidRDefault="007F4A04">
            <w:pPr>
              <w:pStyle w:val="TAH"/>
            </w:pPr>
            <w:r>
              <w:t xml:space="preserve">10, 15, 20, 25, 30, </w:t>
            </w:r>
            <w:r>
              <w:rPr>
                <w:u w:val="single"/>
              </w:rPr>
              <w:t>35</w:t>
            </w:r>
            <w:r>
              <w:t>, 40, 45, 50, 60, 70, 80, 90, 100</w:t>
            </w:r>
          </w:p>
        </w:tc>
      </w:tr>
      <w:tr w:rsidR="007F4A04" w14:paraId="0B27F57D" w14:textId="77777777" w:rsidTr="007F4A04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75115" w14:textId="77777777" w:rsidR="007F4A04" w:rsidRDefault="007F4A04">
            <w:pPr>
              <w:pStyle w:val="TAC"/>
            </w:pPr>
            <w:r>
              <w:t>Power in transmission bandwidth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E6EF1" w14:textId="77777777" w:rsidR="007F4A04" w:rsidRDefault="007F4A04">
            <w:pPr>
              <w:pStyle w:val="TAC"/>
            </w:pPr>
            <w:proofErr w:type="spellStart"/>
            <w:r>
              <w:t>dBm</w:t>
            </w:r>
            <w:proofErr w:type="spellEnd"/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2E4FF" w14:textId="77777777" w:rsidR="007F4A04" w:rsidRDefault="007F4A04">
            <w:pPr>
              <w:pStyle w:val="TAC"/>
            </w:pPr>
            <w:r>
              <w:t>REFSENS + 14 dB</w:t>
            </w:r>
          </w:p>
        </w:tc>
      </w:tr>
      <w:tr w:rsidR="007F4A04" w14:paraId="65B1E50F" w14:textId="77777777" w:rsidTr="007F4A04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170A3" w14:textId="77777777" w:rsidR="007F4A04" w:rsidRDefault="007F4A04">
            <w:pPr>
              <w:pStyle w:val="TAC"/>
            </w:pPr>
            <w:proofErr w:type="spellStart"/>
            <w:r>
              <w:t>P</w:t>
            </w:r>
            <w:r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AE7D8" w14:textId="77777777" w:rsidR="007F4A04" w:rsidRDefault="007F4A04">
            <w:pPr>
              <w:pStyle w:val="TAC"/>
            </w:pPr>
            <w:proofErr w:type="spellStart"/>
            <w:r>
              <w:t>dBm</w:t>
            </w:r>
            <w:proofErr w:type="spellEnd"/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D2003" w14:textId="77777777" w:rsidR="007F4A04" w:rsidRDefault="007F4A04">
            <w:pPr>
              <w:pStyle w:val="TAC"/>
              <w:rPr>
                <w:lang w:val="sv-SE"/>
              </w:rPr>
            </w:pPr>
            <w:r>
              <w:t>REFSENS + 45.5 dB</w:t>
            </w:r>
          </w:p>
        </w:tc>
      </w:tr>
      <w:tr w:rsidR="007F4A04" w14:paraId="69B22941" w14:textId="77777777" w:rsidTr="007F4A04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D65B6" w14:textId="77777777" w:rsidR="007F4A04" w:rsidRDefault="007F4A0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BW</w:t>
            </w:r>
            <w:r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3DB39" w14:textId="77777777" w:rsidR="007F4A04" w:rsidRDefault="007F4A0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DE6F5" w14:textId="77777777" w:rsidR="007F4A04" w:rsidRDefault="007F4A04">
            <w:pPr>
              <w:pStyle w:val="TAC"/>
              <w:rPr>
                <w:lang w:val="sv-SE"/>
              </w:rPr>
            </w:pP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</w:tr>
      <w:tr w:rsidR="007F4A04" w14:paraId="200A4AB4" w14:textId="77777777" w:rsidTr="007F4A04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5A429" w14:textId="77777777" w:rsidR="007F4A04" w:rsidRDefault="007F4A0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(offset)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D7BB44" w14:textId="77777777" w:rsidR="007F4A04" w:rsidRDefault="007F4A0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82200" w14:textId="77777777" w:rsidR="007F4A04" w:rsidRDefault="007F4A04">
            <w:pPr>
              <w:pStyle w:val="TAC"/>
            </w:pP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  <w:p w14:paraId="357D5568" w14:textId="77777777" w:rsidR="007F4A04" w:rsidRDefault="007F4A04">
            <w:pPr>
              <w:pStyle w:val="TAC"/>
            </w:pPr>
            <w:r>
              <w:t>/</w:t>
            </w:r>
          </w:p>
          <w:p w14:paraId="244256D7" w14:textId="77777777" w:rsidR="007F4A04" w:rsidRDefault="007F4A04">
            <w:pPr>
              <w:pStyle w:val="TAC"/>
            </w:pPr>
            <w:r>
              <w:t>-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 </w:t>
            </w:r>
          </w:p>
        </w:tc>
      </w:tr>
      <w:tr w:rsidR="007F4A04" w14:paraId="462F0D70" w14:textId="77777777" w:rsidTr="007F4A04">
        <w:trPr>
          <w:jc w:val="center"/>
        </w:trPr>
        <w:tc>
          <w:tcPr>
            <w:tcW w:w="8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091A4" w14:textId="77777777" w:rsidR="007F4A04" w:rsidRDefault="007F4A04">
            <w:pPr>
              <w:pStyle w:val="TAN"/>
            </w:pPr>
            <w:r>
              <w:t>NOTE 1:</w:t>
            </w:r>
            <w:r>
              <w:tab/>
              <w:t xml:space="preserve">The transmitter shall be set to 4 dB below </w:t>
            </w:r>
            <w:proofErr w:type="spellStart"/>
            <w:r>
              <w:t>P</w:t>
            </w:r>
            <w:r>
              <w:rPr>
                <w:vertAlign w:val="subscript"/>
              </w:rPr>
              <w:t>CMAX_L</w:t>
            </w:r>
            <w:proofErr w:type="gramStart"/>
            <w:r>
              <w:rPr>
                <w:vertAlign w:val="subscript"/>
              </w:rPr>
              <w:t>,f,c</w:t>
            </w:r>
            <w:proofErr w:type="spellEnd"/>
            <w:proofErr w:type="gramEnd"/>
            <w:r>
              <w:rPr>
                <w:vertAlign w:val="subscript"/>
              </w:rPr>
              <w:t xml:space="preserve"> </w:t>
            </w:r>
            <w:r>
              <w:t xml:space="preserve">at the minimum UL configuration specified in Table 7.3.2-3 with </w:t>
            </w:r>
            <w:proofErr w:type="spellStart"/>
            <w:r>
              <w:t>P</w:t>
            </w:r>
            <w:r>
              <w:rPr>
                <w:vertAlign w:val="subscript"/>
              </w:rPr>
              <w:t>CMAX_L,f,c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defined in clause 6.2.4.</w:t>
            </w:r>
          </w:p>
          <w:p w14:paraId="53400789" w14:textId="77777777" w:rsidR="007F4A04" w:rsidRDefault="007F4A04">
            <w:pPr>
              <w:pStyle w:val="TAN"/>
            </w:pPr>
            <w:r>
              <w:t>NOTE 2:</w:t>
            </w:r>
            <w:r>
              <w:tab/>
              <w:t xml:space="preserve">The absolute value of the interferer offset </w:t>
            </w: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(offset) shall be further adjusted to </w:t>
            </w:r>
            <w:r>
              <w:rPr>
                <w:rFonts w:eastAsia="Osaka"/>
                <w:position w:val="-14"/>
                <w:lang w:eastAsia="en-GB"/>
              </w:rPr>
              <w:object w:dxaOrig="2340" w:dyaOrig="300" w14:anchorId="51E2707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6.9pt;height:14.95pt" o:ole="">
                  <v:imagedata r:id="rId9" o:title=""/>
                </v:shape>
                <o:OLEObject Type="Embed" ProgID="Equation.3" ShapeID="_x0000_i1025" DrawAspect="Content" ObjectID="_1742663635" r:id="rId10"/>
              </w:object>
            </w:r>
            <w:r>
              <w:t xml:space="preserve">MHz with SCS the sub-carrier spacing of the wanted signal in </w:t>
            </w:r>
            <w:proofErr w:type="spellStart"/>
            <w:r>
              <w:t>MHz.</w:t>
            </w:r>
            <w:proofErr w:type="spellEnd"/>
            <w:r>
              <w:t xml:space="preserve"> The interferer is an NR signal with an SCS equal to that of the wanted signal.</w:t>
            </w:r>
          </w:p>
          <w:p w14:paraId="5A6DED22" w14:textId="77777777" w:rsidR="007F4A04" w:rsidRDefault="007F4A04">
            <w:pPr>
              <w:pStyle w:val="TAN"/>
            </w:pPr>
            <w:r>
              <w:t>NOTE 3:</w:t>
            </w:r>
            <w:r>
              <w:tab/>
              <w:t>The interferer consists of the RMC specified in Annexes A.3.2.2 and A.3.3.2 with one sided dynamic OCNG Pattern OP.1 FDD/TDD for the DL-signal as described in Annex A.5.1.1/A.5.2.1.</w:t>
            </w:r>
          </w:p>
        </w:tc>
      </w:tr>
    </w:tbl>
    <w:p w14:paraId="16236499" w14:textId="77777777" w:rsidR="007F4A04" w:rsidRDefault="007F4A04" w:rsidP="007F4A04">
      <w:pPr>
        <w:rPr>
          <w:lang w:eastAsia="en-GB"/>
        </w:rPr>
      </w:pPr>
    </w:p>
    <w:p w14:paraId="66D6EC10" w14:textId="7E256A95" w:rsidR="007F4A04" w:rsidRDefault="007F4A04" w:rsidP="007F4A04">
      <w:pPr>
        <w:pStyle w:val="TH"/>
      </w:pPr>
      <w:r>
        <w:t>Table 7.5-6</w:t>
      </w:r>
      <w:r w:rsidRPr="007F4A04">
        <w:t xml:space="preserve"> </w:t>
      </w:r>
      <w:r>
        <w:t xml:space="preserve">in 38.101-1: Test parameters for NR bands with </w:t>
      </w:r>
      <w:proofErr w:type="spellStart"/>
      <w:r>
        <w:t>F</w:t>
      </w:r>
      <w:r>
        <w:rPr>
          <w:vertAlign w:val="subscript"/>
        </w:rPr>
        <w:t>DL_low</w:t>
      </w:r>
      <w:proofErr w:type="spellEnd"/>
      <w:r>
        <w:rPr>
          <w:vertAlign w:val="subscript"/>
        </w:rPr>
        <w:t xml:space="preserve"> </w:t>
      </w:r>
      <w:r>
        <w:rPr>
          <w:rFonts w:cs="Arial"/>
        </w:rPr>
        <w:t>≥</w:t>
      </w:r>
      <w:r>
        <w:t xml:space="preserve"> 3300 MHz and </w:t>
      </w:r>
      <w:proofErr w:type="spellStart"/>
      <w:r>
        <w:t>F</w:t>
      </w:r>
      <w:r>
        <w:rPr>
          <w:vertAlign w:val="subscript"/>
        </w:rPr>
        <w:t>UL_low</w:t>
      </w:r>
      <w:proofErr w:type="spellEnd"/>
      <w:r>
        <w:rPr>
          <w:vertAlign w:val="subscript"/>
        </w:rPr>
        <w:t xml:space="preserve"> </w:t>
      </w:r>
      <w:r>
        <w:rPr>
          <w:rFonts w:cs="Arial"/>
        </w:rPr>
        <w:t>≥</w:t>
      </w:r>
      <w:r>
        <w:t xml:space="preserve"> 3300 MHz, case 2</w:t>
      </w: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6"/>
        <w:gridCol w:w="907"/>
        <w:gridCol w:w="6511"/>
      </w:tblGrid>
      <w:tr w:rsidR="007F4A04" w14:paraId="086674AB" w14:textId="77777777" w:rsidTr="007F4A04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2B21A3" w14:textId="77777777" w:rsidR="007F4A04" w:rsidRDefault="007F4A04">
            <w:pPr>
              <w:pStyle w:val="TAH"/>
            </w:pPr>
            <w:r>
              <w:t>RX parameter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7B665C6" w14:textId="77777777" w:rsidR="007F4A04" w:rsidRDefault="007F4A04">
            <w:pPr>
              <w:pStyle w:val="TAH"/>
            </w:pPr>
            <w:r>
              <w:t>Units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B248F" w14:textId="77777777" w:rsidR="007F4A04" w:rsidRDefault="007F4A04">
            <w:pPr>
              <w:pStyle w:val="TAH"/>
            </w:pPr>
            <w:r>
              <w:t>Channel bandwidth (MHz)</w:t>
            </w:r>
          </w:p>
        </w:tc>
      </w:tr>
      <w:tr w:rsidR="007F4A04" w14:paraId="14F72366" w14:textId="77777777" w:rsidTr="007F4A04">
        <w:trPr>
          <w:jc w:val="center"/>
        </w:trPr>
        <w:tc>
          <w:tcPr>
            <w:tcW w:w="14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67B31" w14:textId="77777777" w:rsidR="007F4A04" w:rsidRDefault="007F4A04">
            <w:pPr>
              <w:pStyle w:val="TAH"/>
            </w:pPr>
          </w:p>
        </w:tc>
        <w:tc>
          <w:tcPr>
            <w:tcW w:w="9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0F40B" w14:textId="77777777" w:rsidR="007F4A04" w:rsidRDefault="007F4A04">
            <w:pPr>
              <w:pStyle w:val="TAH"/>
            </w:pP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9F43C1" w14:textId="77777777" w:rsidR="007F4A04" w:rsidRDefault="007F4A04">
            <w:pPr>
              <w:pStyle w:val="TAH"/>
            </w:pPr>
            <w:r>
              <w:t>10, 15, 20, 25, 30, 35, 40, 45, 50, 60, 70, 80, 90, 100</w:t>
            </w:r>
          </w:p>
        </w:tc>
      </w:tr>
      <w:tr w:rsidR="007F4A04" w14:paraId="5D4177A2" w14:textId="77777777" w:rsidTr="007F4A04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5C330" w14:textId="77777777" w:rsidR="007F4A04" w:rsidRDefault="007F4A04">
            <w:pPr>
              <w:pStyle w:val="TAC"/>
            </w:pPr>
            <w:r>
              <w:t>Power in transmission bandwidth configuration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DFF0D" w14:textId="77777777" w:rsidR="007F4A04" w:rsidRDefault="007F4A04">
            <w:pPr>
              <w:pStyle w:val="TAC"/>
            </w:pPr>
            <w:proofErr w:type="spellStart"/>
            <w:r>
              <w:t>dBm</w:t>
            </w:r>
            <w:proofErr w:type="spellEnd"/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E5DCE" w14:textId="77777777" w:rsidR="007F4A04" w:rsidRDefault="007F4A04">
            <w:pPr>
              <w:pStyle w:val="TAC"/>
            </w:pPr>
            <w:r>
              <w:t>-56.5</w:t>
            </w:r>
          </w:p>
        </w:tc>
      </w:tr>
      <w:tr w:rsidR="007F4A04" w14:paraId="69EB0C7D" w14:textId="77777777" w:rsidTr="007F4A04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76CDA" w14:textId="77777777" w:rsidR="007F4A04" w:rsidRDefault="007F4A04">
            <w:pPr>
              <w:pStyle w:val="TAC"/>
            </w:pPr>
            <w:proofErr w:type="spellStart"/>
            <w:r>
              <w:t>P</w:t>
            </w:r>
            <w:r>
              <w:rPr>
                <w:vertAlign w:val="subscript"/>
              </w:rPr>
              <w:t>interferer</w:t>
            </w:r>
            <w:proofErr w:type="spellEnd"/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7A95B" w14:textId="77777777" w:rsidR="007F4A04" w:rsidRDefault="007F4A04">
            <w:pPr>
              <w:pStyle w:val="TAC"/>
            </w:pPr>
            <w:proofErr w:type="spellStart"/>
            <w:r>
              <w:t>dBm</w:t>
            </w:r>
            <w:proofErr w:type="spellEnd"/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8F0D0" w14:textId="77777777" w:rsidR="007F4A04" w:rsidRDefault="007F4A0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-25</w:t>
            </w:r>
          </w:p>
        </w:tc>
      </w:tr>
      <w:tr w:rsidR="007F4A04" w14:paraId="212EE130" w14:textId="77777777" w:rsidTr="007F4A04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B08B3" w14:textId="77777777" w:rsidR="007F4A04" w:rsidRDefault="007F4A0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BW</w:t>
            </w:r>
            <w:r>
              <w:rPr>
                <w:vertAlign w:val="subscript"/>
                <w:lang w:val="sv-SE"/>
              </w:rPr>
              <w:t>interferer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9AD71" w14:textId="77777777" w:rsidR="007F4A04" w:rsidRDefault="007F4A0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FAFF9" w14:textId="77777777" w:rsidR="007F4A04" w:rsidRDefault="007F4A04">
            <w:pPr>
              <w:pStyle w:val="TAC"/>
              <w:rPr>
                <w:lang w:val="sv-SE"/>
              </w:rPr>
            </w:pP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</w:tc>
      </w:tr>
      <w:tr w:rsidR="007F4A04" w14:paraId="1693BE5C" w14:textId="77777777" w:rsidTr="007F4A04">
        <w:trPr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1C07D" w14:textId="77777777" w:rsidR="007F4A04" w:rsidRDefault="007F4A0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F</w:t>
            </w:r>
            <w:r>
              <w:rPr>
                <w:vertAlign w:val="subscript"/>
                <w:lang w:val="sv-SE"/>
              </w:rPr>
              <w:t>interferer</w:t>
            </w:r>
            <w:r>
              <w:rPr>
                <w:lang w:val="sv-SE"/>
              </w:rPr>
              <w:t xml:space="preserve"> (offset)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22AE9" w14:textId="77777777" w:rsidR="007F4A04" w:rsidRDefault="007F4A04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>MHz</w:t>
            </w:r>
          </w:p>
        </w:tc>
        <w:tc>
          <w:tcPr>
            <w:tcW w:w="6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532FE" w14:textId="77777777" w:rsidR="007F4A04" w:rsidRDefault="007F4A04">
            <w:pPr>
              <w:pStyle w:val="TAC"/>
            </w:pP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</w:p>
          <w:p w14:paraId="62B207F9" w14:textId="77777777" w:rsidR="007F4A04" w:rsidRDefault="007F4A04">
            <w:pPr>
              <w:pStyle w:val="TAC"/>
            </w:pPr>
            <w:r>
              <w:t>/</w:t>
            </w:r>
          </w:p>
          <w:p w14:paraId="62E8C328" w14:textId="77777777" w:rsidR="007F4A04" w:rsidRDefault="007F4A04">
            <w:pPr>
              <w:pStyle w:val="TAC"/>
            </w:pPr>
            <w:r>
              <w:t>-</w:t>
            </w:r>
            <w:proofErr w:type="spellStart"/>
            <w:r>
              <w:t>BW</w:t>
            </w:r>
            <w:r>
              <w:rPr>
                <w:vertAlign w:val="subscript"/>
              </w:rPr>
              <w:t>Channel</w:t>
            </w:r>
            <w:proofErr w:type="spellEnd"/>
            <w:r>
              <w:t xml:space="preserve"> </w:t>
            </w:r>
          </w:p>
        </w:tc>
      </w:tr>
      <w:tr w:rsidR="007F4A04" w14:paraId="2B7DF60F" w14:textId="77777777" w:rsidTr="007F4A04">
        <w:trPr>
          <w:jc w:val="center"/>
        </w:trPr>
        <w:tc>
          <w:tcPr>
            <w:tcW w:w="89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A8752" w14:textId="77777777" w:rsidR="007F4A04" w:rsidRDefault="007F4A04">
            <w:pPr>
              <w:pStyle w:val="TAN"/>
            </w:pPr>
            <w:r>
              <w:t>NOTE 1:</w:t>
            </w:r>
            <w:r>
              <w:tab/>
              <w:t xml:space="preserve">The transmitter shall be set to 24 dB below </w:t>
            </w:r>
            <w:proofErr w:type="spellStart"/>
            <w:r>
              <w:t>P</w:t>
            </w:r>
            <w:r>
              <w:rPr>
                <w:vertAlign w:val="subscript"/>
              </w:rPr>
              <w:t>CMAX_L</w:t>
            </w:r>
            <w:proofErr w:type="gramStart"/>
            <w:r>
              <w:rPr>
                <w:vertAlign w:val="subscript"/>
              </w:rPr>
              <w:t>,f,c</w:t>
            </w:r>
            <w:proofErr w:type="spellEnd"/>
            <w:proofErr w:type="gramEnd"/>
            <w:r>
              <w:rPr>
                <w:vertAlign w:val="subscript"/>
              </w:rPr>
              <w:t xml:space="preserve"> </w:t>
            </w:r>
            <w:r>
              <w:t xml:space="preserve">at the minimum UL configuration specified in Table 7.3.2-3 with </w:t>
            </w:r>
            <w:proofErr w:type="spellStart"/>
            <w:r>
              <w:t>P</w:t>
            </w:r>
            <w:r>
              <w:rPr>
                <w:vertAlign w:val="subscript"/>
              </w:rPr>
              <w:t>CMAX_L,f,c</w:t>
            </w:r>
            <w:proofErr w:type="spellEnd"/>
            <w:r>
              <w:rPr>
                <w:vertAlign w:val="subscript"/>
              </w:rPr>
              <w:t xml:space="preserve"> </w:t>
            </w:r>
            <w:r>
              <w:t>defined in clause 6.2.4.</w:t>
            </w:r>
          </w:p>
          <w:p w14:paraId="72261B98" w14:textId="77777777" w:rsidR="007F4A04" w:rsidRDefault="007F4A04">
            <w:pPr>
              <w:pStyle w:val="TAN"/>
            </w:pPr>
            <w:r>
              <w:t>NOTE 2:</w:t>
            </w:r>
            <w:r>
              <w:tab/>
              <w:t xml:space="preserve">The absolute value of the interferer offset </w:t>
            </w:r>
            <w:proofErr w:type="spellStart"/>
            <w:r>
              <w:t>F</w:t>
            </w:r>
            <w:r>
              <w:rPr>
                <w:vertAlign w:val="subscript"/>
              </w:rPr>
              <w:t>interferer</w:t>
            </w:r>
            <w:proofErr w:type="spellEnd"/>
            <w:r>
              <w:t xml:space="preserve"> (offset) shall be further adjusted to </w:t>
            </w:r>
            <w:r>
              <w:rPr>
                <w:rFonts w:eastAsia="Osaka"/>
                <w:position w:val="-14"/>
                <w:lang w:eastAsia="en-GB"/>
              </w:rPr>
              <w:object w:dxaOrig="2340" w:dyaOrig="300" w14:anchorId="7700FFFC">
                <v:shape id="_x0000_i1026" type="#_x0000_t75" style="width:116.9pt;height:14.95pt" o:ole="">
                  <v:imagedata r:id="rId9" o:title=""/>
                </v:shape>
                <o:OLEObject Type="Embed" ProgID="Equation.3" ShapeID="_x0000_i1026" DrawAspect="Content" ObjectID="_1742663636" r:id="rId11"/>
              </w:object>
            </w:r>
            <w:r>
              <w:t xml:space="preserve">MHz with SCS the sub-carrier spacing of the wanted signal in </w:t>
            </w:r>
            <w:proofErr w:type="spellStart"/>
            <w:r>
              <w:t>MHz.</w:t>
            </w:r>
            <w:proofErr w:type="spellEnd"/>
            <w:r>
              <w:t xml:space="preserve"> The interferer is an NR signal with an SCS equal to that of the wanted signal.</w:t>
            </w:r>
          </w:p>
          <w:p w14:paraId="3AFD8902" w14:textId="77777777" w:rsidR="007F4A04" w:rsidRDefault="007F4A04">
            <w:pPr>
              <w:pStyle w:val="TAN"/>
            </w:pPr>
            <w:r>
              <w:t>NOTE 3:</w:t>
            </w:r>
            <w:r>
              <w:tab/>
              <w:t xml:space="preserve">The interferer consists of the RMC specified in Annexes A.3.2.2 and A.3.3.2 with one sided dynamic OCNG Pattern OP.1 FDD/TDD for the DL-signal as described in Annex A.5.1.1/A.5.2.1. </w:t>
            </w:r>
          </w:p>
        </w:tc>
      </w:tr>
    </w:tbl>
    <w:p w14:paraId="5C58E84B" w14:textId="77777777" w:rsidR="00DB157B" w:rsidRDefault="00DB157B" w:rsidP="00934D2F">
      <w:pPr>
        <w:rPr>
          <w:lang w:eastAsia="zh-CN"/>
        </w:rPr>
      </w:pPr>
    </w:p>
    <w:p w14:paraId="6E731D9E" w14:textId="56F017AF" w:rsidR="00BE13ED" w:rsidRDefault="00852634" w:rsidP="00934D2F">
      <w:pPr>
        <w:rPr>
          <w:lang w:eastAsia="zh-CN"/>
        </w:rPr>
      </w:pPr>
      <w:r>
        <w:rPr>
          <w:b/>
          <w:lang w:eastAsia="zh-CN"/>
        </w:rPr>
        <w:t>Proposal</w:t>
      </w:r>
      <w:r w:rsidR="00055CCA" w:rsidRPr="00055CCA">
        <w:rPr>
          <w:b/>
          <w:lang w:eastAsia="zh-CN"/>
        </w:rPr>
        <w:t xml:space="preserve"> 1</w:t>
      </w:r>
      <w:r w:rsidR="00055CCA">
        <w:rPr>
          <w:lang w:eastAsia="zh-CN"/>
        </w:rPr>
        <w:t>:</w:t>
      </w:r>
      <w:r>
        <w:rPr>
          <w:lang w:eastAsia="zh-CN"/>
        </w:rPr>
        <w:t xml:space="preserve"> For system study, </w:t>
      </w:r>
      <w:r>
        <w:t>33 dB sub-band selectivity is proposed for FR1 UE</w:t>
      </w:r>
    </w:p>
    <w:p w14:paraId="04E5BA08" w14:textId="77777777" w:rsidR="00C079EB" w:rsidRPr="00C079EB" w:rsidRDefault="00C079EB" w:rsidP="00934D2F">
      <w:pPr>
        <w:rPr>
          <w:lang w:eastAsia="zh-CN"/>
        </w:rPr>
      </w:pPr>
    </w:p>
    <w:p w14:paraId="6DEF21AB" w14:textId="72D349BF" w:rsidR="00055CCA" w:rsidRDefault="008D434B" w:rsidP="00055CCA">
      <w:pPr>
        <w:pStyle w:val="3GPPlevel3"/>
        <w:rPr>
          <w:lang w:eastAsia="ja-JP"/>
        </w:rPr>
      </w:pPr>
      <w:r>
        <w:t>2.2</w:t>
      </w:r>
      <w:r w:rsidR="00055CCA">
        <w:t xml:space="preserve"> </w:t>
      </w:r>
      <w:r w:rsidR="00DB157B">
        <w:rPr>
          <w:lang w:eastAsia="ja-JP"/>
        </w:rPr>
        <w:t>AGC and NF for RX Modelling</w:t>
      </w:r>
    </w:p>
    <w:p w14:paraId="3643FDE6" w14:textId="77777777" w:rsidR="00DB157B" w:rsidRDefault="00DB157B" w:rsidP="00DB157B">
      <w:pPr>
        <w:rPr>
          <w:lang w:eastAsia="zh-CN"/>
        </w:rPr>
      </w:pPr>
      <w:r>
        <w:rPr>
          <w:lang w:eastAsia="zh-CN"/>
        </w:rPr>
        <w:t>Agreements made in last meeting [1]:</w:t>
      </w:r>
    </w:p>
    <w:p w14:paraId="363950D3" w14:textId="77777777" w:rsidR="00DB157B" w:rsidRPr="00DB157B" w:rsidRDefault="00DB157B" w:rsidP="00DB157B">
      <w:pPr>
        <w:pStyle w:val="af9"/>
        <w:numPr>
          <w:ilvl w:val="0"/>
          <w:numId w:val="35"/>
        </w:numPr>
        <w:autoSpaceDN w:val="0"/>
        <w:spacing w:after="120" w:line="256" w:lineRule="auto"/>
        <w:ind w:firstLineChars="0"/>
        <w:rPr>
          <w:i/>
          <w:color w:val="0070C0"/>
          <w:lang w:eastAsia="zh-CN"/>
        </w:rPr>
      </w:pPr>
      <w:r w:rsidRPr="00DB157B">
        <w:rPr>
          <w:i/>
          <w:color w:val="0070C0"/>
          <w:lang w:eastAsia="zh-CN"/>
        </w:rPr>
        <w:t>Use a fixed value noise figure model for the purpose of system level simulation for SBFD</w:t>
      </w:r>
    </w:p>
    <w:p w14:paraId="4FDE8A97" w14:textId="77777777" w:rsidR="00DB157B" w:rsidRPr="00DB157B" w:rsidRDefault="00DB157B" w:rsidP="00DB157B">
      <w:pPr>
        <w:pStyle w:val="af9"/>
        <w:numPr>
          <w:ilvl w:val="0"/>
          <w:numId w:val="35"/>
        </w:numPr>
        <w:autoSpaceDN w:val="0"/>
        <w:spacing w:after="120" w:line="256" w:lineRule="auto"/>
        <w:ind w:firstLineChars="0"/>
        <w:rPr>
          <w:i/>
          <w:color w:val="0070C0"/>
          <w:lang w:eastAsia="zh-CN"/>
        </w:rPr>
      </w:pPr>
      <w:r w:rsidRPr="00DB157B">
        <w:rPr>
          <w:i/>
          <w:color w:val="0070C0"/>
          <w:lang w:eastAsia="zh-CN"/>
        </w:rPr>
        <w:t>FR1 noise figure value in the range [7 to 9 dB]</w:t>
      </w:r>
    </w:p>
    <w:p w14:paraId="277797D3" w14:textId="77777777" w:rsidR="00DB157B" w:rsidRDefault="00DB157B" w:rsidP="00DB157B">
      <w:pPr>
        <w:pStyle w:val="af9"/>
        <w:numPr>
          <w:ilvl w:val="0"/>
          <w:numId w:val="35"/>
        </w:numPr>
        <w:autoSpaceDN w:val="0"/>
        <w:spacing w:after="120" w:line="256" w:lineRule="auto"/>
        <w:ind w:firstLineChars="0"/>
        <w:rPr>
          <w:i/>
          <w:color w:val="0070C0"/>
          <w:lang w:eastAsia="zh-CN"/>
        </w:rPr>
      </w:pPr>
      <w:r w:rsidRPr="00DB157B">
        <w:rPr>
          <w:i/>
          <w:color w:val="0070C0"/>
          <w:lang w:eastAsia="zh-CN"/>
        </w:rPr>
        <w:t xml:space="preserve">FR2-1 noise figure value in the range [7.5 to 10 dB] </w:t>
      </w:r>
    </w:p>
    <w:p w14:paraId="53C96EC9" w14:textId="476CBC3E" w:rsidR="00852634" w:rsidRPr="00615791" w:rsidRDefault="00615791" w:rsidP="00852634">
      <w:pPr>
        <w:autoSpaceDN w:val="0"/>
        <w:spacing w:after="120" w:line="256" w:lineRule="auto"/>
        <w:rPr>
          <w:lang w:eastAsia="zh-CN"/>
        </w:rPr>
      </w:pPr>
      <w:r w:rsidRPr="00615791">
        <w:rPr>
          <w:lang w:eastAsia="zh-CN"/>
        </w:rPr>
        <w:t xml:space="preserve">In </w:t>
      </w:r>
      <w:r>
        <w:rPr>
          <w:lang w:eastAsia="zh-CN"/>
        </w:rPr>
        <w:t xml:space="preserve">existing 38101 specification, in a large range, from a weak signal REFSENS for QPSK modulation to maximum input level for highest supported modulation, </w:t>
      </w:r>
      <w:r>
        <w:rPr>
          <w:rFonts w:cs="v5.0.0"/>
        </w:rPr>
        <w:t xml:space="preserve">the throughput shall </w:t>
      </w:r>
      <w:r>
        <w:t xml:space="preserve">meet, i.e. </w:t>
      </w:r>
      <w:r w:rsidR="00CF634E">
        <w:t xml:space="preserve">the thermal noise is far below the a strong wanted signal or co-channel interferer. And in case weak signal or co-channel interferer the AGC would not work. Hence it is reasonable to use a fixed noise figure for co-channel CLI. </w:t>
      </w:r>
      <w:r w:rsidR="00CB6D76">
        <w:t xml:space="preserve">For the UE noise figures, we had some agreements </w:t>
      </w:r>
      <w:r w:rsidR="00CB6D76">
        <w:lastRenderedPageBreak/>
        <w:t>in [2] on the simulation assumption for adjacent co-existence study, which is reused from TR 38.828 assumptions. We propose to use the same assumptions.</w:t>
      </w:r>
    </w:p>
    <w:p w14:paraId="42343626" w14:textId="3A4FFFC8" w:rsidR="0044640E" w:rsidRDefault="0044640E" w:rsidP="0044640E">
      <w:pPr>
        <w:widowControl w:val="0"/>
        <w:spacing w:after="0"/>
        <w:jc w:val="both"/>
        <w:rPr>
          <w:kern w:val="2"/>
          <w:szCs w:val="21"/>
          <w:lang w:val="en-US" w:eastAsia="zh-CN" w:bidi="ar"/>
        </w:rPr>
      </w:pPr>
      <w:r>
        <w:rPr>
          <w:kern w:val="2"/>
          <w:szCs w:val="21"/>
          <w:lang w:val="en-US" w:eastAsia="zh-CN" w:bidi="ar"/>
        </w:rPr>
        <w:t xml:space="preserve">Re-use TR 38.828 assumptions -- FR1 BS: 5dB, UE: 9dB; </w:t>
      </w:r>
    </w:p>
    <w:p w14:paraId="2D5B2151" w14:textId="77777777" w:rsidR="0044640E" w:rsidRDefault="0044640E" w:rsidP="00852634">
      <w:pPr>
        <w:autoSpaceDN w:val="0"/>
        <w:spacing w:after="120" w:line="256" w:lineRule="auto"/>
        <w:rPr>
          <w:i/>
          <w:color w:val="0070C0"/>
          <w:lang w:val="en-US" w:eastAsia="zh-CN"/>
        </w:rPr>
      </w:pPr>
    </w:p>
    <w:p w14:paraId="55F93059" w14:textId="77777777" w:rsidR="00CB6D76" w:rsidRDefault="00CB6D76" w:rsidP="00852634">
      <w:pPr>
        <w:autoSpaceDN w:val="0"/>
        <w:spacing w:after="120" w:line="256" w:lineRule="auto"/>
        <w:rPr>
          <w:lang w:eastAsia="zh-CN"/>
        </w:rPr>
      </w:pPr>
      <w:r>
        <w:rPr>
          <w:b/>
          <w:lang w:eastAsia="zh-CN"/>
        </w:rPr>
        <w:t>Proposal</w:t>
      </w:r>
      <w:r w:rsidRPr="00055CCA">
        <w:rPr>
          <w:b/>
          <w:lang w:eastAsia="zh-CN"/>
        </w:rPr>
        <w:t xml:space="preserve"> </w:t>
      </w:r>
      <w:r>
        <w:rPr>
          <w:b/>
          <w:lang w:eastAsia="zh-CN"/>
        </w:rPr>
        <w:t>2</w:t>
      </w:r>
      <w:r>
        <w:rPr>
          <w:lang w:eastAsia="zh-CN"/>
        </w:rPr>
        <w:t xml:space="preserve">: </w:t>
      </w:r>
    </w:p>
    <w:p w14:paraId="5C2AAB97" w14:textId="44D0643B" w:rsidR="00CB6D76" w:rsidRDefault="00CB6D76" w:rsidP="00CB6D76">
      <w:pPr>
        <w:pStyle w:val="af9"/>
        <w:numPr>
          <w:ilvl w:val="0"/>
          <w:numId w:val="44"/>
        </w:numPr>
        <w:autoSpaceDN w:val="0"/>
        <w:spacing w:after="120" w:line="256" w:lineRule="auto"/>
        <w:ind w:firstLineChars="0"/>
        <w:rPr>
          <w:lang w:eastAsia="zh-CN"/>
        </w:rPr>
      </w:pPr>
      <w:r w:rsidRPr="00CB6D76">
        <w:rPr>
          <w:lang w:eastAsia="zh-CN"/>
        </w:rPr>
        <w:t>Use a fixed value noise figure model for the purpose of system level simulation for SBFD</w:t>
      </w:r>
      <w:r>
        <w:rPr>
          <w:lang w:eastAsia="zh-CN"/>
        </w:rPr>
        <w:t>.</w:t>
      </w:r>
    </w:p>
    <w:p w14:paraId="010D4EF0" w14:textId="77777777" w:rsidR="00CB6D76" w:rsidRPr="00CB6D76" w:rsidRDefault="00CB6D76" w:rsidP="00CB6D76">
      <w:pPr>
        <w:pStyle w:val="af9"/>
        <w:widowControl w:val="0"/>
        <w:numPr>
          <w:ilvl w:val="1"/>
          <w:numId w:val="44"/>
        </w:numPr>
        <w:spacing w:after="0"/>
        <w:ind w:firstLineChars="0"/>
        <w:jc w:val="both"/>
        <w:rPr>
          <w:lang w:eastAsia="zh-CN"/>
        </w:rPr>
      </w:pPr>
      <w:r w:rsidRPr="00CB6D76">
        <w:rPr>
          <w:lang w:eastAsia="zh-CN"/>
        </w:rPr>
        <w:t>FR1 UE: 9dB</w:t>
      </w:r>
    </w:p>
    <w:p w14:paraId="70F89491" w14:textId="1751146B" w:rsidR="00CB6D76" w:rsidRPr="00CB6D76" w:rsidRDefault="00CB6D76" w:rsidP="00852634">
      <w:pPr>
        <w:autoSpaceDN w:val="0"/>
        <w:spacing w:after="120" w:line="256" w:lineRule="auto"/>
        <w:rPr>
          <w:i/>
          <w:color w:val="0070C0"/>
          <w:lang w:eastAsia="zh-CN"/>
        </w:rPr>
      </w:pPr>
    </w:p>
    <w:bookmarkEnd w:id="0"/>
    <w:bookmarkEnd w:id="1"/>
    <w:bookmarkEnd w:id="2"/>
    <w:bookmarkEnd w:id="3"/>
    <w:p w14:paraId="7A9B05B7" w14:textId="69125871" w:rsidR="00341F88" w:rsidRDefault="005F295C" w:rsidP="005F295C">
      <w:pPr>
        <w:pStyle w:val="1"/>
        <w:numPr>
          <w:ilvl w:val="0"/>
          <w:numId w:val="2"/>
        </w:numPr>
      </w:pPr>
      <w:r>
        <w:t>Conclusion</w:t>
      </w:r>
    </w:p>
    <w:p w14:paraId="53E8AC24" w14:textId="60166798" w:rsidR="00BF2097" w:rsidRDefault="00BF2097" w:rsidP="00613BB4">
      <w:pPr>
        <w:rPr>
          <w:lang w:eastAsia="zh-CN"/>
        </w:rPr>
      </w:pPr>
      <w:r>
        <w:t xml:space="preserve">In this contribution, </w:t>
      </w:r>
      <w:r w:rsidR="00613BB4">
        <w:t xml:space="preserve">we provide </w:t>
      </w:r>
      <w:r w:rsidR="00DA6557">
        <w:t xml:space="preserve">some </w:t>
      </w:r>
      <w:r w:rsidR="00613BB4">
        <w:t xml:space="preserve">consideration </w:t>
      </w:r>
      <w:r w:rsidR="00DA6557">
        <w:t xml:space="preserve">on the </w:t>
      </w:r>
      <w:proofErr w:type="spellStart"/>
      <w:r w:rsidR="00DA6557">
        <w:rPr>
          <w:lang w:eastAsia="zh-CN"/>
        </w:rPr>
        <w:t>Tx</w:t>
      </w:r>
      <w:proofErr w:type="spellEnd"/>
      <w:r w:rsidR="00DA6557">
        <w:rPr>
          <w:lang w:eastAsia="zh-CN"/>
        </w:rPr>
        <w:t>/Rx models for UE</w:t>
      </w:r>
      <w:r w:rsidR="00F02DAC">
        <w:rPr>
          <w:lang w:eastAsia="zh-CN"/>
        </w:rPr>
        <w:t>.</w:t>
      </w:r>
    </w:p>
    <w:p w14:paraId="060794E7" w14:textId="77777777" w:rsidR="0099033E" w:rsidRDefault="0099033E" w:rsidP="0099033E">
      <w:pPr>
        <w:rPr>
          <w:lang w:eastAsia="zh-CN"/>
        </w:rPr>
      </w:pPr>
      <w:r>
        <w:rPr>
          <w:b/>
          <w:lang w:eastAsia="zh-CN"/>
        </w:rPr>
        <w:t>Proposal</w:t>
      </w:r>
      <w:r w:rsidRPr="00055CCA">
        <w:rPr>
          <w:b/>
          <w:lang w:eastAsia="zh-CN"/>
        </w:rPr>
        <w:t xml:space="preserve"> 1</w:t>
      </w:r>
      <w:r>
        <w:rPr>
          <w:lang w:eastAsia="zh-CN"/>
        </w:rPr>
        <w:t xml:space="preserve">: For system study, </w:t>
      </w:r>
      <w:r>
        <w:t>33 dB sub-band selectivity is proposed for FR1 UE</w:t>
      </w:r>
    </w:p>
    <w:p w14:paraId="288FA1E6" w14:textId="77777777" w:rsidR="0099033E" w:rsidRDefault="0099033E" w:rsidP="0099033E">
      <w:pPr>
        <w:autoSpaceDN w:val="0"/>
        <w:spacing w:after="120" w:line="256" w:lineRule="auto"/>
        <w:rPr>
          <w:lang w:eastAsia="zh-CN"/>
        </w:rPr>
      </w:pPr>
      <w:r>
        <w:rPr>
          <w:b/>
          <w:lang w:eastAsia="zh-CN"/>
        </w:rPr>
        <w:t>Proposal</w:t>
      </w:r>
      <w:r w:rsidRPr="00055CCA">
        <w:rPr>
          <w:b/>
          <w:lang w:eastAsia="zh-CN"/>
        </w:rPr>
        <w:t xml:space="preserve"> </w:t>
      </w:r>
      <w:r>
        <w:rPr>
          <w:b/>
          <w:lang w:eastAsia="zh-CN"/>
        </w:rPr>
        <w:t>2</w:t>
      </w:r>
      <w:r>
        <w:rPr>
          <w:lang w:eastAsia="zh-CN"/>
        </w:rPr>
        <w:t xml:space="preserve">: </w:t>
      </w:r>
    </w:p>
    <w:p w14:paraId="2942BEE3" w14:textId="77777777" w:rsidR="0099033E" w:rsidRDefault="0099033E" w:rsidP="0099033E">
      <w:pPr>
        <w:pStyle w:val="af9"/>
        <w:numPr>
          <w:ilvl w:val="0"/>
          <w:numId w:val="44"/>
        </w:numPr>
        <w:autoSpaceDN w:val="0"/>
        <w:spacing w:after="120" w:line="256" w:lineRule="auto"/>
        <w:ind w:firstLineChars="0"/>
        <w:rPr>
          <w:lang w:eastAsia="zh-CN"/>
        </w:rPr>
      </w:pPr>
      <w:r w:rsidRPr="00CB6D76">
        <w:rPr>
          <w:lang w:eastAsia="zh-CN"/>
        </w:rPr>
        <w:t>Use a fixed value noise figure model for the purpose of system level simulation for SBFD</w:t>
      </w:r>
      <w:r>
        <w:rPr>
          <w:lang w:eastAsia="zh-CN"/>
        </w:rPr>
        <w:t>.</w:t>
      </w:r>
    </w:p>
    <w:p w14:paraId="00A1C523" w14:textId="77777777" w:rsidR="0099033E" w:rsidRPr="00CB6D76" w:rsidRDefault="0099033E" w:rsidP="0099033E">
      <w:pPr>
        <w:pStyle w:val="af9"/>
        <w:widowControl w:val="0"/>
        <w:numPr>
          <w:ilvl w:val="1"/>
          <w:numId w:val="44"/>
        </w:numPr>
        <w:spacing w:after="0"/>
        <w:ind w:firstLineChars="0"/>
        <w:jc w:val="both"/>
        <w:rPr>
          <w:lang w:eastAsia="zh-CN"/>
        </w:rPr>
      </w:pPr>
      <w:r w:rsidRPr="00CB6D76">
        <w:rPr>
          <w:lang w:eastAsia="zh-CN"/>
        </w:rPr>
        <w:t>FR1 UE: 9dB</w:t>
      </w:r>
    </w:p>
    <w:p w14:paraId="107F137B" w14:textId="77777777" w:rsidR="0099033E" w:rsidRPr="0099033E" w:rsidRDefault="0099033E" w:rsidP="00613BB4">
      <w:pPr>
        <w:rPr>
          <w:lang w:eastAsia="zh-CN"/>
        </w:rPr>
      </w:pPr>
    </w:p>
    <w:p w14:paraId="5A6785F9" w14:textId="7EA18D97" w:rsidR="007F687A" w:rsidRDefault="007F687A" w:rsidP="007F687A">
      <w:pPr>
        <w:pStyle w:val="1"/>
        <w:numPr>
          <w:ilvl w:val="0"/>
          <w:numId w:val="2"/>
        </w:numPr>
      </w:pPr>
      <w:r>
        <w:t>Reference</w:t>
      </w:r>
    </w:p>
    <w:p w14:paraId="5EBA36BB" w14:textId="473BE267" w:rsidR="005C4247" w:rsidRDefault="007F687A" w:rsidP="00165721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1] </w:t>
      </w:r>
      <w:r w:rsidR="00956CD6" w:rsidRPr="00956CD6">
        <w:rPr>
          <w:lang w:eastAsia="zh-CN"/>
        </w:rPr>
        <w:t>R4-2302977</w:t>
      </w:r>
      <w:r>
        <w:rPr>
          <w:lang w:eastAsia="zh-CN"/>
        </w:rPr>
        <w:t>, “</w:t>
      </w:r>
      <w:r w:rsidR="00956CD6" w:rsidRPr="00956CD6">
        <w:rPr>
          <w:lang w:eastAsia="zh-CN"/>
        </w:rPr>
        <w:t>WF for SBFD feasibility study and requirements impact from UE aspec</w:t>
      </w:r>
      <w:r w:rsidR="00956CD6">
        <w:rPr>
          <w:lang w:eastAsia="zh-CN"/>
        </w:rPr>
        <w:t>t</w:t>
      </w:r>
      <w:r>
        <w:rPr>
          <w:lang w:eastAsia="zh-CN"/>
        </w:rPr>
        <w:t xml:space="preserve">”, </w:t>
      </w:r>
      <w:r w:rsidRPr="007F687A">
        <w:rPr>
          <w:lang w:eastAsia="zh-CN"/>
        </w:rPr>
        <w:t>Qualcomm</w:t>
      </w:r>
    </w:p>
    <w:p w14:paraId="5C5B46D3" w14:textId="49180FFF" w:rsidR="0087777A" w:rsidRPr="0087777A" w:rsidRDefault="0087777A" w:rsidP="0087777A">
      <w:pPr>
        <w:tabs>
          <w:tab w:val="num" w:pos="426"/>
        </w:tabs>
        <w:rPr>
          <w:lang w:val="it-IT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 R4-2214379, “</w:t>
      </w:r>
      <w:r w:rsidRPr="00760D53">
        <w:rPr>
          <w:lang w:eastAsia="zh-CN"/>
        </w:rPr>
        <w:t>WF on Simulation assumption for adjacent co-existence study</w:t>
      </w:r>
      <w:r>
        <w:rPr>
          <w:lang w:eastAsia="zh-CN"/>
        </w:rPr>
        <w:t>”, CMCC</w:t>
      </w:r>
    </w:p>
    <w:sectPr w:rsidR="0087777A" w:rsidRPr="0087777A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4FBC837" w14:textId="77777777" w:rsidR="002B0F5D" w:rsidRDefault="002B0F5D">
      <w:r>
        <w:separator/>
      </w:r>
    </w:p>
  </w:endnote>
  <w:endnote w:type="continuationSeparator" w:id="0">
    <w:p w14:paraId="253EE7FE" w14:textId="77777777" w:rsidR="002B0F5D" w:rsidRDefault="002B0F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CBD5DC" w14:textId="77777777" w:rsidR="00174F84" w:rsidRDefault="00174F84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00DE76" w14:textId="77777777" w:rsidR="002B0F5D" w:rsidRDefault="002B0F5D">
      <w:r>
        <w:separator/>
      </w:r>
    </w:p>
  </w:footnote>
  <w:footnote w:type="continuationSeparator" w:id="0">
    <w:p w14:paraId="0715692F" w14:textId="77777777" w:rsidR="002B0F5D" w:rsidRDefault="002B0F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577EFC"/>
    <w:multiLevelType w:val="hybridMultilevel"/>
    <w:tmpl w:val="D71E1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3A3164"/>
    <w:multiLevelType w:val="hybridMultilevel"/>
    <w:tmpl w:val="056EC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B4A7C"/>
    <w:multiLevelType w:val="hybridMultilevel"/>
    <w:tmpl w:val="9E7C6FF8"/>
    <w:lvl w:ilvl="0" w:tplc="E83CE0E0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3974E2"/>
    <w:multiLevelType w:val="hybridMultilevel"/>
    <w:tmpl w:val="C0CA8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8561E"/>
    <w:multiLevelType w:val="hybridMultilevel"/>
    <w:tmpl w:val="14BE30C0"/>
    <w:lvl w:ilvl="0" w:tplc="04090001">
      <w:start w:val="1"/>
      <w:numFmt w:val="bullet"/>
      <w:lvlText w:val=""/>
      <w:lvlJc w:val="left"/>
      <w:pPr>
        <w:ind w:left="70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6" w15:restartNumberingAfterBreak="0">
    <w:nsid w:val="17FC493B"/>
    <w:multiLevelType w:val="hybridMultilevel"/>
    <w:tmpl w:val="DEA85D88"/>
    <w:lvl w:ilvl="0" w:tplc="CDAE03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9307034"/>
    <w:multiLevelType w:val="hybridMultilevel"/>
    <w:tmpl w:val="99D4D83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 w15:restartNumberingAfterBreak="0">
    <w:nsid w:val="1AFD1BB2"/>
    <w:multiLevelType w:val="hybridMultilevel"/>
    <w:tmpl w:val="144AE356"/>
    <w:lvl w:ilvl="0" w:tplc="041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F16832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1" w15:restartNumberingAfterBreak="0">
    <w:nsid w:val="1E560970"/>
    <w:multiLevelType w:val="hybridMultilevel"/>
    <w:tmpl w:val="7D6405B8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1E875EF8"/>
    <w:multiLevelType w:val="hybridMultilevel"/>
    <w:tmpl w:val="13B219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E47DF"/>
    <w:multiLevelType w:val="hybridMultilevel"/>
    <w:tmpl w:val="8C40E04C"/>
    <w:lvl w:ilvl="0" w:tplc="ECF4F174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A3C480D"/>
    <w:multiLevelType w:val="hybridMultilevel"/>
    <w:tmpl w:val="E2A222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B301C3"/>
    <w:multiLevelType w:val="multilevel"/>
    <w:tmpl w:val="3BB301C3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EC8446A"/>
    <w:multiLevelType w:val="hybridMultilevel"/>
    <w:tmpl w:val="C98ED56A"/>
    <w:lvl w:ilvl="0" w:tplc="A18CECE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9" w15:restartNumberingAfterBreak="0">
    <w:nsid w:val="3F5841CF"/>
    <w:multiLevelType w:val="hybridMultilevel"/>
    <w:tmpl w:val="C0CA89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8100D0"/>
    <w:multiLevelType w:val="hybridMultilevel"/>
    <w:tmpl w:val="D750A746"/>
    <w:lvl w:ilvl="0" w:tplc="DAC8A6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089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82AE2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186E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8426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581C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76DA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B64D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F898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3DC01FA"/>
    <w:multiLevelType w:val="hybridMultilevel"/>
    <w:tmpl w:val="0FF23E58"/>
    <w:lvl w:ilvl="0" w:tplc="D662F66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2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23" w15:restartNumberingAfterBreak="0">
    <w:nsid w:val="494365C7"/>
    <w:multiLevelType w:val="hybridMultilevel"/>
    <w:tmpl w:val="1242C7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E6284B9C">
      <w:start w:val="1"/>
      <w:numFmt w:val="bullet"/>
      <w:lvlText w:val="−"/>
      <w:lvlJc w:val="left"/>
      <w:pPr>
        <w:ind w:left="840" w:hanging="420"/>
      </w:pPr>
      <w:rPr>
        <w:rFonts w:ascii="Arial" w:eastAsia="MS Mincho" w:hAnsi="Arial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DB60718C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F0C388B"/>
    <w:multiLevelType w:val="hybridMultilevel"/>
    <w:tmpl w:val="F9D03D32"/>
    <w:lvl w:ilvl="0" w:tplc="70CCB84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03A115F"/>
    <w:multiLevelType w:val="hybridMultilevel"/>
    <w:tmpl w:val="A13858B2"/>
    <w:lvl w:ilvl="0" w:tplc="FB6CF6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7" w15:restartNumberingAfterBreak="0">
    <w:nsid w:val="56110C87"/>
    <w:multiLevelType w:val="hybridMultilevel"/>
    <w:tmpl w:val="82D2567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5ECB4D7D"/>
    <w:multiLevelType w:val="hybridMultilevel"/>
    <w:tmpl w:val="F498FDD0"/>
    <w:lvl w:ilvl="0" w:tplc="D24094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5875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3298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009C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E84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42D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2858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E87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0A80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97C0806"/>
    <w:multiLevelType w:val="hybridMultilevel"/>
    <w:tmpl w:val="DC6CA4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2185F72"/>
    <w:multiLevelType w:val="hybridMultilevel"/>
    <w:tmpl w:val="5270F3FE"/>
    <w:lvl w:ilvl="0" w:tplc="12DE2052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33" w15:restartNumberingAfterBreak="0">
    <w:nsid w:val="72C130DF"/>
    <w:multiLevelType w:val="hybridMultilevel"/>
    <w:tmpl w:val="B87C04EC"/>
    <w:lvl w:ilvl="0" w:tplc="84A8B45C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2C71936"/>
    <w:multiLevelType w:val="multilevel"/>
    <w:tmpl w:val="72C7193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strike w:val="0"/>
        <w:dstrike w:val="0"/>
        <w:color w:val="000000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5C26772"/>
    <w:multiLevelType w:val="hybridMultilevel"/>
    <w:tmpl w:val="8C6A519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75430A1"/>
    <w:multiLevelType w:val="hybridMultilevel"/>
    <w:tmpl w:val="8DF69072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7F13C65"/>
    <w:multiLevelType w:val="hybridMultilevel"/>
    <w:tmpl w:val="47784B04"/>
    <w:lvl w:ilvl="0" w:tplc="6142B8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8A1E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563F8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D45B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45A5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484A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A499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C07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70DA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E392CE9"/>
    <w:multiLevelType w:val="hybridMultilevel"/>
    <w:tmpl w:val="6C66DE36"/>
    <w:lvl w:ilvl="0" w:tplc="4150251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E9448E0"/>
    <w:multiLevelType w:val="hybridMultilevel"/>
    <w:tmpl w:val="0B40DA40"/>
    <w:lvl w:ilvl="0" w:tplc="0409000F">
      <w:start w:val="1"/>
      <w:numFmt w:val="decimal"/>
      <w:lvlText w:val="%1."/>
      <w:lvlJc w:val="left"/>
      <w:pPr>
        <w:ind w:left="1272" w:hanging="420"/>
      </w:pPr>
    </w:lvl>
    <w:lvl w:ilvl="1" w:tplc="04090019">
      <w:start w:val="1"/>
      <w:numFmt w:val="lowerLetter"/>
      <w:lvlText w:val="%2)"/>
      <w:lvlJc w:val="left"/>
      <w:pPr>
        <w:ind w:left="1692" w:hanging="420"/>
      </w:pPr>
    </w:lvl>
    <w:lvl w:ilvl="2" w:tplc="0409001B" w:tentative="1">
      <w:start w:val="1"/>
      <w:numFmt w:val="lowerRoman"/>
      <w:lvlText w:val="%3."/>
      <w:lvlJc w:val="right"/>
      <w:pPr>
        <w:ind w:left="2112" w:hanging="420"/>
      </w:pPr>
    </w:lvl>
    <w:lvl w:ilvl="3" w:tplc="0409000F" w:tentative="1">
      <w:start w:val="1"/>
      <w:numFmt w:val="decimal"/>
      <w:lvlText w:val="%4."/>
      <w:lvlJc w:val="left"/>
      <w:pPr>
        <w:ind w:left="2532" w:hanging="420"/>
      </w:pPr>
    </w:lvl>
    <w:lvl w:ilvl="4" w:tplc="04090019" w:tentative="1">
      <w:start w:val="1"/>
      <w:numFmt w:val="lowerLetter"/>
      <w:lvlText w:val="%5)"/>
      <w:lvlJc w:val="left"/>
      <w:pPr>
        <w:ind w:left="2952" w:hanging="420"/>
      </w:pPr>
    </w:lvl>
    <w:lvl w:ilvl="5" w:tplc="0409001B" w:tentative="1">
      <w:start w:val="1"/>
      <w:numFmt w:val="lowerRoman"/>
      <w:lvlText w:val="%6."/>
      <w:lvlJc w:val="right"/>
      <w:pPr>
        <w:ind w:left="3372" w:hanging="420"/>
      </w:pPr>
    </w:lvl>
    <w:lvl w:ilvl="6" w:tplc="0409000F" w:tentative="1">
      <w:start w:val="1"/>
      <w:numFmt w:val="decimal"/>
      <w:lvlText w:val="%7."/>
      <w:lvlJc w:val="left"/>
      <w:pPr>
        <w:ind w:left="3792" w:hanging="420"/>
      </w:pPr>
    </w:lvl>
    <w:lvl w:ilvl="7" w:tplc="04090019" w:tentative="1">
      <w:start w:val="1"/>
      <w:numFmt w:val="lowerLetter"/>
      <w:lvlText w:val="%8)"/>
      <w:lvlJc w:val="left"/>
      <w:pPr>
        <w:ind w:left="4212" w:hanging="420"/>
      </w:pPr>
    </w:lvl>
    <w:lvl w:ilvl="8" w:tplc="0409001B" w:tentative="1">
      <w:start w:val="1"/>
      <w:numFmt w:val="lowerRoman"/>
      <w:lvlText w:val="%9."/>
      <w:lvlJc w:val="right"/>
      <w:pPr>
        <w:ind w:left="4632" w:hanging="420"/>
      </w:pPr>
    </w:lvl>
  </w:abstractNum>
  <w:num w:numId="1">
    <w:abstractNumId w:val="26"/>
  </w:num>
  <w:num w:numId="2">
    <w:abstractNumId w:val="8"/>
  </w:num>
  <w:num w:numId="3">
    <w:abstractNumId w:val="29"/>
  </w:num>
  <w:num w:numId="4">
    <w:abstractNumId w:val="39"/>
  </w:num>
  <w:num w:numId="5">
    <w:abstractNumId w:val="22"/>
  </w:num>
  <w:num w:numId="6">
    <w:abstractNumId w:val="16"/>
  </w:num>
  <w:num w:numId="7">
    <w:abstractNumId w:val="2"/>
  </w:num>
  <w:num w:numId="8">
    <w:abstractNumId w:val="3"/>
  </w:num>
  <w:num w:numId="9">
    <w:abstractNumId w:val="12"/>
  </w:num>
  <w:num w:numId="10">
    <w:abstractNumId w:val="41"/>
  </w:num>
  <w:num w:numId="11">
    <w:abstractNumId w:val="24"/>
  </w:num>
  <w:num w:numId="12">
    <w:abstractNumId w:val="14"/>
  </w:num>
  <w:num w:numId="13">
    <w:abstractNumId w:val="33"/>
  </w:num>
  <w:num w:numId="14">
    <w:abstractNumId w:val="9"/>
  </w:num>
  <w:num w:numId="15">
    <w:abstractNumId w:val="25"/>
  </w:num>
  <w:num w:numId="16">
    <w:abstractNumId w:val="32"/>
  </w:num>
  <w:num w:numId="17">
    <w:abstractNumId w:val="5"/>
  </w:num>
  <w:num w:numId="18">
    <w:abstractNumId w:val="38"/>
  </w:num>
  <w:num w:numId="19">
    <w:abstractNumId w:val="30"/>
  </w:num>
  <w:num w:numId="20">
    <w:abstractNumId w:val="20"/>
  </w:num>
  <w:num w:numId="21">
    <w:abstractNumId w:val="11"/>
  </w:num>
  <w:num w:numId="22">
    <w:abstractNumId w:val="18"/>
  </w:num>
  <w:num w:numId="23">
    <w:abstractNumId w:val="37"/>
  </w:num>
  <w:num w:numId="24">
    <w:abstractNumId w:val="6"/>
  </w:num>
  <w:num w:numId="25">
    <w:abstractNumId w:val="31"/>
  </w:num>
  <w:num w:numId="26">
    <w:abstractNumId w:val="17"/>
  </w:num>
  <w:num w:numId="27">
    <w:abstractNumId w:val="28"/>
  </w:num>
  <w:num w:numId="28">
    <w:abstractNumId w:val="10"/>
  </w:num>
  <w:num w:numId="29">
    <w:abstractNumId w:val="21"/>
  </w:num>
  <w:num w:numId="30">
    <w:abstractNumId w:val="7"/>
  </w:num>
  <w:num w:numId="31">
    <w:abstractNumId w:val="15"/>
  </w:num>
  <w:num w:numId="32">
    <w:abstractNumId w:val="36"/>
  </w:num>
  <w:num w:numId="33">
    <w:abstractNumId w:val="13"/>
  </w:num>
  <w:num w:numId="34">
    <w:abstractNumId w:val="27"/>
  </w:num>
  <w:num w:numId="35">
    <w:abstractNumId w:val="28"/>
  </w:num>
  <w:num w:numId="36">
    <w:abstractNumId w:val="0"/>
  </w:num>
  <w:num w:numId="3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4"/>
  </w:num>
  <w:num w:numId="40">
    <w:abstractNumId w:val="1"/>
  </w:num>
  <w:num w:numId="41">
    <w:abstractNumId w:val="23"/>
  </w:num>
  <w:num w:numId="42">
    <w:abstractNumId w:val="35"/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4D59"/>
    <w:rsid w:val="00007F99"/>
    <w:rsid w:val="000121E8"/>
    <w:rsid w:val="00012D05"/>
    <w:rsid w:val="00012F4F"/>
    <w:rsid w:val="00013B8E"/>
    <w:rsid w:val="00014FCA"/>
    <w:rsid w:val="000165BC"/>
    <w:rsid w:val="000169FE"/>
    <w:rsid w:val="00022167"/>
    <w:rsid w:val="0002219E"/>
    <w:rsid w:val="00023BD6"/>
    <w:rsid w:val="000253E4"/>
    <w:rsid w:val="00030380"/>
    <w:rsid w:val="00033397"/>
    <w:rsid w:val="00033FEC"/>
    <w:rsid w:val="0003548F"/>
    <w:rsid w:val="00037748"/>
    <w:rsid w:val="00040095"/>
    <w:rsid w:val="00051834"/>
    <w:rsid w:val="000520EE"/>
    <w:rsid w:val="00053A78"/>
    <w:rsid w:val="00053AA4"/>
    <w:rsid w:val="00053D4A"/>
    <w:rsid w:val="00054A22"/>
    <w:rsid w:val="00054F8C"/>
    <w:rsid w:val="00055B7D"/>
    <w:rsid w:val="00055CCA"/>
    <w:rsid w:val="00061319"/>
    <w:rsid w:val="00062023"/>
    <w:rsid w:val="00062227"/>
    <w:rsid w:val="00062CAB"/>
    <w:rsid w:val="00063D23"/>
    <w:rsid w:val="00064C81"/>
    <w:rsid w:val="000655A6"/>
    <w:rsid w:val="00065FA0"/>
    <w:rsid w:val="00067462"/>
    <w:rsid w:val="000676FC"/>
    <w:rsid w:val="0007014E"/>
    <w:rsid w:val="000709B0"/>
    <w:rsid w:val="000728ED"/>
    <w:rsid w:val="0007361F"/>
    <w:rsid w:val="0007442D"/>
    <w:rsid w:val="0008030B"/>
    <w:rsid w:val="00080512"/>
    <w:rsid w:val="00085B90"/>
    <w:rsid w:val="0008621E"/>
    <w:rsid w:val="00087AFF"/>
    <w:rsid w:val="00087D4F"/>
    <w:rsid w:val="00090174"/>
    <w:rsid w:val="00092400"/>
    <w:rsid w:val="000946DB"/>
    <w:rsid w:val="00094D06"/>
    <w:rsid w:val="000B098D"/>
    <w:rsid w:val="000B0D08"/>
    <w:rsid w:val="000B2B77"/>
    <w:rsid w:val="000B386C"/>
    <w:rsid w:val="000B670F"/>
    <w:rsid w:val="000C0617"/>
    <w:rsid w:val="000C1020"/>
    <w:rsid w:val="000C45E3"/>
    <w:rsid w:val="000C47C3"/>
    <w:rsid w:val="000C4F59"/>
    <w:rsid w:val="000C5861"/>
    <w:rsid w:val="000D164F"/>
    <w:rsid w:val="000D4F11"/>
    <w:rsid w:val="000D58AB"/>
    <w:rsid w:val="000E0745"/>
    <w:rsid w:val="000E27A3"/>
    <w:rsid w:val="000E4442"/>
    <w:rsid w:val="000F03AA"/>
    <w:rsid w:val="000F097E"/>
    <w:rsid w:val="000F2726"/>
    <w:rsid w:val="000F3DF4"/>
    <w:rsid w:val="000F4A94"/>
    <w:rsid w:val="000F67B3"/>
    <w:rsid w:val="000F7301"/>
    <w:rsid w:val="001016A7"/>
    <w:rsid w:val="001025B4"/>
    <w:rsid w:val="00103EC9"/>
    <w:rsid w:val="00104EA2"/>
    <w:rsid w:val="00107069"/>
    <w:rsid w:val="00113977"/>
    <w:rsid w:val="00117B04"/>
    <w:rsid w:val="00121A94"/>
    <w:rsid w:val="001242E2"/>
    <w:rsid w:val="00124B49"/>
    <w:rsid w:val="00130C28"/>
    <w:rsid w:val="001318AC"/>
    <w:rsid w:val="00133525"/>
    <w:rsid w:val="00133842"/>
    <w:rsid w:val="0014339E"/>
    <w:rsid w:val="00146125"/>
    <w:rsid w:val="00150414"/>
    <w:rsid w:val="001521E2"/>
    <w:rsid w:val="001549AD"/>
    <w:rsid w:val="001562F3"/>
    <w:rsid w:val="00161CE3"/>
    <w:rsid w:val="00165721"/>
    <w:rsid w:val="001708E8"/>
    <w:rsid w:val="001744A9"/>
    <w:rsid w:val="001749AF"/>
    <w:rsid w:val="00174F84"/>
    <w:rsid w:val="00175931"/>
    <w:rsid w:val="001855C6"/>
    <w:rsid w:val="00185D44"/>
    <w:rsid w:val="00187255"/>
    <w:rsid w:val="001917EB"/>
    <w:rsid w:val="00192677"/>
    <w:rsid w:val="001A053E"/>
    <w:rsid w:val="001A3299"/>
    <w:rsid w:val="001A438D"/>
    <w:rsid w:val="001A4C42"/>
    <w:rsid w:val="001A7420"/>
    <w:rsid w:val="001B1364"/>
    <w:rsid w:val="001B40A8"/>
    <w:rsid w:val="001B6637"/>
    <w:rsid w:val="001C185F"/>
    <w:rsid w:val="001C21C3"/>
    <w:rsid w:val="001C4C76"/>
    <w:rsid w:val="001C6725"/>
    <w:rsid w:val="001C6E15"/>
    <w:rsid w:val="001D02C2"/>
    <w:rsid w:val="001D7E21"/>
    <w:rsid w:val="001E6671"/>
    <w:rsid w:val="001E73A5"/>
    <w:rsid w:val="001F0C1D"/>
    <w:rsid w:val="001F1132"/>
    <w:rsid w:val="001F168B"/>
    <w:rsid w:val="001F1932"/>
    <w:rsid w:val="001F5260"/>
    <w:rsid w:val="001F5FFE"/>
    <w:rsid w:val="00200102"/>
    <w:rsid w:val="00203593"/>
    <w:rsid w:val="00210C56"/>
    <w:rsid w:val="00211A5A"/>
    <w:rsid w:val="00211D83"/>
    <w:rsid w:val="00214F09"/>
    <w:rsid w:val="0021591F"/>
    <w:rsid w:val="00221982"/>
    <w:rsid w:val="00225AB4"/>
    <w:rsid w:val="002272BE"/>
    <w:rsid w:val="002331D7"/>
    <w:rsid w:val="002347A2"/>
    <w:rsid w:val="0023585D"/>
    <w:rsid w:val="002431E2"/>
    <w:rsid w:val="00245174"/>
    <w:rsid w:val="0024583B"/>
    <w:rsid w:val="00245905"/>
    <w:rsid w:val="00246CB3"/>
    <w:rsid w:val="00251281"/>
    <w:rsid w:val="00254E2D"/>
    <w:rsid w:val="00260CE1"/>
    <w:rsid w:val="00261AE0"/>
    <w:rsid w:val="00261B39"/>
    <w:rsid w:val="00262AE6"/>
    <w:rsid w:val="00264D78"/>
    <w:rsid w:val="00266C86"/>
    <w:rsid w:val="002675F0"/>
    <w:rsid w:val="0027013E"/>
    <w:rsid w:val="002730C6"/>
    <w:rsid w:val="00273D30"/>
    <w:rsid w:val="00277A77"/>
    <w:rsid w:val="00282DE0"/>
    <w:rsid w:val="00284512"/>
    <w:rsid w:val="002852A0"/>
    <w:rsid w:val="002856C7"/>
    <w:rsid w:val="002913CD"/>
    <w:rsid w:val="002A49C5"/>
    <w:rsid w:val="002B0F5D"/>
    <w:rsid w:val="002B127C"/>
    <w:rsid w:val="002B1AAD"/>
    <w:rsid w:val="002B2291"/>
    <w:rsid w:val="002B446B"/>
    <w:rsid w:val="002B570F"/>
    <w:rsid w:val="002B6339"/>
    <w:rsid w:val="002B653F"/>
    <w:rsid w:val="002C090F"/>
    <w:rsid w:val="002D292F"/>
    <w:rsid w:val="002D2FB0"/>
    <w:rsid w:val="002D4665"/>
    <w:rsid w:val="002D6306"/>
    <w:rsid w:val="002D74AF"/>
    <w:rsid w:val="002E00EE"/>
    <w:rsid w:val="002E381D"/>
    <w:rsid w:val="002F283D"/>
    <w:rsid w:val="0030200F"/>
    <w:rsid w:val="00302806"/>
    <w:rsid w:val="0030736E"/>
    <w:rsid w:val="0031005D"/>
    <w:rsid w:val="00311F54"/>
    <w:rsid w:val="00313C86"/>
    <w:rsid w:val="00314051"/>
    <w:rsid w:val="00314BC1"/>
    <w:rsid w:val="003156A0"/>
    <w:rsid w:val="00316A11"/>
    <w:rsid w:val="003172DC"/>
    <w:rsid w:val="003175CD"/>
    <w:rsid w:val="003222A1"/>
    <w:rsid w:val="003225ED"/>
    <w:rsid w:val="003272C6"/>
    <w:rsid w:val="00331A24"/>
    <w:rsid w:val="0033742A"/>
    <w:rsid w:val="00341F88"/>
    <w:rsid w:val="003436B9"/>
    <w:rsid w:val="00344318"/>
    <w:rsid w:val="00344B6F"/>
    <w:rsid w:val="00346396"/>
    <w:rsid w:val="00351F59"/>
    <w:rsid w:val="00352556"/>
    <w:rsid w:val="003532DA"/>
    <w:rsid w:val="00353BF0"/>
    <w:rsid w:val="0035462D"/>
    <w:rsid w:val="003554DE"/>
    <w:rsid w:val="00357113"/>
    <w:rsid w:val="00357FF7"/>
    <w:rsid w:val="00362714"/>
    <w:rsid w:val="00362A3E"/>
    <w:rsid w:val="003645B7"/>
    <w:rsid w:val="00364DFF"/>
    <w:rsid w:val="003663F8"/>
    <w:rsid w:val="0036707F"/>
    <w:rsid w:val="00374D16"/>
    <w:rsid w:val="00376406"/>
    <w:rsid w:val="003765B8"/>
    <w:rsid w:val="0037754A"/>
    <w:rsid w:val="0037773B"/>
    <w:rsid w:val="003860F2"/>
    <w:rsid w:val="00386C8A"/>
    <w:rsid w:val="00386CF8"/>
    <w:rsid w:val="00387372"/>
    <w:rsid w:val="00390C39"/>
    <w:rsid w:val="00394014"/>
    <w:rsid w:val="003A0776"/>
    <w:rsid w:val="003A2B4E"/>
    <w:rsid w:val="003A34E6"/>
    <w:rsid w:val="003A5ED7"/>
    <w:rsid w:val="003A66A9"/>
    <w:rsid w:val="003A6D93"/>
    <w:rsid w:val="003A76B3"/>
    <w:rsid w:val="003B6E75"/>
    <w:rsid w:val="003C02F3"/>
    <w:rsid w:val="003C3971"/>
    <w:rsid w:val="003C5E38"/>
    <w:rsid w:val="003D5242"/>
    <w:rsid w:val="003D52E3"/>
    <w:rsid w:val="003D548E"/>
    <w:rsid w:val="003D71F2"/>
    <w:rsid w:val="003E0BDE"/>
    <w:rsid w:val="003E2797"/>
    <w:rsid w:val="003E3BB2"/>
    <w:rsid w:val="003E5B05"/>
    <w:rsid w:val="003F169C"/>
    <w:rsid w:val="003F3BF5"/>
    <w:rsid w:val="003F4F44"/>
    <w:rsid w:val="003F6088"/>
    <w:rsid w:val="003F7467"/>
    <w:rsid w:val="004012E1"/>
    <w:rsid w:val="004057B6"/>
    <w:rsid w:val="004110F5"/>
    <w:rsid w:val="004171A7"/>
    <w:rsid w:val="004228BD"/>
    <w:rsid w:val="00423334"/>
    <w:rsid w:val="00430239"/>
    <w:rsid w:val="00430478"/>
    <w:rsid w:val="00433396"/>
    <w:rsid w:val="004345EC"/>
    <w:rsid w:val="004365FF"/>
    <w:rsid w:val="004374BF"/>
    <w:rsid w:val="004406E3"/>
    <w:rsid w:val="004419F7"/>
    <w:rsid w:val="00443B5E"/>
    <w:rsid w:val="0044640E"/>
    <w:rsid w:val="00446BA4"/>
    <w:rsid w:val="0045420D"/>
    <w:rsid w:val="00457756"/>
    <w:rsid w:val="00460979"/>
    <w:rsid w:val="00461F17"/>
    <w:rsid w:val="00462117"/>
    <w:rsid w:val="00462FC1"/>
    <w:rsid w:val="00465515"/>
    <w:rsid w:val="00467A44"/>
    <w:rsid w:val="004730D9"/>
    <w:rsid w:val="00476A3B"/>
    <w:rsid w:val="00480C4D"/>
    <w:rsid w:val="004840C0"/>
    <w:rsid w:val="00484A2B"/>
    <w:rsid w:val="00485558"/>
    <w:rsid w:val="004874C6"/>
    <w:rsid w:val="0049145A"/>
    <w:rsid w:val="004918C5"/>
    <w:rsid w:val="0049209B"/>
    <w:rsid w:val="0049459E"/>
    <w:rsid w:val="00495EBA"/>
    <w:rsid w:val="004962A3"/>
    <w:rsid w:val="00497FF8"/>
    <w:rsid w:val="004A0CC3"/>
    <w:rsid w:val="004A2E34"/>
    <w:rsid w:val="004A56DF"/>
    <w:rsid w:val="004A6B8E"/>
    <w:rsid w:val="004B400C"/>
    <w:rsid w:val="004B4D59"/>
    <w:rsid w:val="004B4F52"/>
    <w:rsid w:val="004C2894"/>
    <w:rsid w:val="004C3347"/>
    <w:rsid w:val="004C5D74"/>
    <w:rsid w:val="004C6803"/>
    <w:rsid w:val="004C6EC4"/>
    <w:rsid w:val="004D10D2"/>
    <w:rsid w:val="004D3578"/>
    <w:rsid w:val="004D415F"/>
    <w:rsid w:val="004D49FB"/>
    <w:rsid w:val="004D63C0"/>
    <w:rsid w:val="004E0F8A"/>
    <w:rsid w:val="004E1FAE"/>
    <w:rsid w:val="004E213A"/>
    <w:rsid w:val="004E5B1D"/>
    <w:rsid w:val="004E69AA"/>
    <w:rsid w:val="004F0988"/>
    <w:rsid w:val="004F2240"/>
    <w:rsid w:val="004F2EB1"/>
    <w:rsid w:val="004F3340"/>
    <w:rsid w:val="004F37F0"/>
    <w:rsid w:val="004F501E"/>
    <w:rsid w:val="004F5179"/>
    <w:rsid w:val="00503595"/>
    <w:rsid w:val="00506705"/>
    <w:rsid w:val="00506D66"/>
    <w:rsid w:val="00514DFF"/>
    <w:rsid w:val="0051607E"/>
    <w:rsid w:val="0052056B"/>
    <w:rsid w:val="00521727"/>
    <w:rsid w:val="0052310C"/>
    <w:rsid w:val="00523BFB"/>
    <w:rsid w:val="00524AC9"/>
    <w:rsid w:val="00526030"/>
    <w:rsid w:val="005265E1"/>
    <w:rsid w:val="00526EB2"/>
    <w:rsid w:val="005276B3"/>
    <w:rsid w:val="0053035A"/>
    <w:rsid w:val="0053231C"/>
    <w:rsid w:val="00532794"/>
    <w:rsid w:val="0053363A"/>
    <w:rsid w:val="0053388B"/>
    <w:rsid w:val="00533D11"/>
    <w:rsid w:val="00535773"/>
    <w:rsid w:val="005408AC"/>
    <w:rsid w:val="00543E6C"/>
    <w:rsid w:val="00544255"/>
    <w:rsid w:val="00546EC8"/>
    <w:rsid w:val="00551386"/>
    <w:rsid w:val="00551551"/>
    <w:rsid w:val="005526A9"/>
    <w:rsid w:val="0055318C"/>
    <w:rsid w:val="00556A2E"/>
    <w:rsid w:val="00560E28"/>
    <w:rsid w:val="0056398B"/>
    <w:rsid w:val="00565087"/>
    <w:rsid w:val="00566FA1"/>
    <w:rsid w:val="00570400"/>
    <w:rsid w:val="00570826"/>
    <w:rsid w:val="0057451C"/>
    <w:rsid w:val="005749EE"/>
    <w:rsid w:val="00580CBD"/>
    <w:rsid w:val="005826D4"/>
    <w:rsid w:val="00586CA3"/>
    <w:rsid w:val="00591DA1"/>
    <w:rsid w:val="00597B11"/>
    <w:rsid w:val="005A2C0F"/>
    <w:rsid w:val="005A4B47"/>
    <w:rsid w:val="005B000A"/>
    <w:rsid w:val="005B1C71"/>
    <w:rsid w:val="005B22A0"/>
    <w:rsid w:val="005C4247"/>
    <w:rsid w:val="005C62BF"/>
    <w:rsid w:val="005C67FF"/>
    <w:rsid w:val="005C704F"/>
    <w:rsid w:val="005D008B"/>
    <w:rsid w:val="005D0D0B"/>
    <w:rsid w:val="005D0D92"/>
    <w:rsid w:val="005D2E01"/>
    <w:rsid w:val="005D33E2"/>
    <w:rsid w:val="005D6561"/>
    <w:rsid w:val="005D7156"/>
    <w:rsid w:val="005D7526"/>
    <w:rsid w:val="005E2E31"/>
    <w:rsid w:val="005E4962"/>
    <w:rsid w:val="005E4BB2"/>
    <w:rsid w:val="005E621D"/>
    <w:rsid w:val="005E7D45"/>
    <w:rsid w:val="005F1358"/>
    <w:rsid w:val="005F226B"/>
    <w:rsid w:val="005F295C"/>
    <w:rsid w:val="005F3925"/>
    <w:rsid w:val="005F62EB"/>
    <w:rsid w:val="005F6F83"/>
    <w:rsid w:val="00602384"/>
    <w:rsid w:val="00602AEA"/>
    <w:rsid w:val="006049D7"/>
    <w:rsid w:val="00604B6C"/>
    <w:rsid w:val="00611E6E"/>
    <w:rsid w:val="00613BB4"/>
    <w:rsid w:val="00614FDF"/>
    <w:rsid w:val="0061557F"/>
    <w:rsid w:val="00615791"/>
    <w:rsid w:val="006159E8"/>
    <w:rsid w:val="00617E29"/>
    <w:rsid w:val="006253B8"/>
    <w:rsid w:val="00625452"/>
    <w:rsid w:val="00627A0A"/>
    <w:rsid w:val="00632877"/>
    <w:rsid w:val="0063482C"/>
    <w:rsid w:val="0063543D"/>
    <w:rsid w:val="00644602"/>
    <w:rsid w:val="00646FD0"/>
    <w:rsid w:val="00647114"/>
    <w:rsid w:val="00647524"/>
    <w:rsid w:val="00650BB3"/>
    <w:rsid w:val="00651218"/>
    <w:rsid w:val="006559E0"/>
    <w:rsid w:val="0066569C"/>
    <w:rsid w:val="0067013A"/>
    <w:rsid w:val="00675956"/>
    <w:rsid w:val="00676DF8"/>
    <w:rsid w:val="00682816"/>
    <w:rsid w:val="00683DED"/>
    <w:rsid w:val="006846A4"/>
    <w:rsid w:val="00687518"/>
    <w:rsid w:val="006900C3"/>
    <w:rsid w:val="0069362B"/>
    <w:rsid w:val="00694F06"/>
    <w:rsid w:val="0069627A"/>
    <w:rsid w:val="00696741"/>
    <w:rsid w:val="00696AAC"/>
    <w:rsid w:val="006A02CC"/>
    <w:rsid w:val="006A164C"/>
    <w:rsid w:val="006A2C14"/>
    <w:rsid w:val="006A323F"/>
    <w:rsid w:val="006A4037"/>
    <w:rsid w:val="006A46B9"/>
    <w:rsid w:val="006A5597"/>
    <w:rsid w:val="006A738B"/>
    <w:rsid w:val="006A7EF2"/>
    <w:rsid w:val="006B1AFA"/>
    <w:rsid w:val="006B30D0"/>
    <w:rsid w:val="006C21D5"/>
    <w:rsid w:val="006C3D95"/>
    <w:rsid w:val="006C5BB6"/>
    <w:rsid w:val="006D0173"/>
    <w:rsid w:val="006D02A7"/>
    <w:rsid w:val="006D180B"/>
    <w:rsid w:val="006D4E0E"/>
    <w:rsid w:val="006D6911"/>
    <w:rsid w:val="006E051B"/>
    <w:rsid w:val="006E4E57"/>
    <w:rsid w:val="006E5C86"/>
    <w:rsid w:val="006E60F3"/>
    <w:rsid w:val="006E774B"/>
    <w:rsid w:val="006F2825"/>
    <w:rsid w:val="006F490D"/>
    <w:rsid w:val="006F5F7A"/>
    <w:rsid w:val="00700B79"/>
    <w:rsid w:val="00701116"/>
    <w:rsid w:val="00701FE6"/>
    <w:rsid w:val="007040BE"/>
    <w:rsid w:val="00705720"/>
    <w:rsid w:val="007059EA"/>
    <w:rsid w:val="00706485"/>
    <w:rsid w:val="007074FD"/>
    <w:rsid w:val="00711A6A"/>
    <w:rsid w:val="00713C44"/>
    <w:rsid w:val="00714A55"/>
    <w:rsid w:val="00717D7A"/>
    <w:rsid w:val="00721B08"/>
    <w:rsid w:val="00724CA4"/>
    <w:rsid w:val="0073395A"/>
    <w:rsid w:val="00734A5B"/>
    <w:rsid w:val="00735C83"/>
    <w:rsid w:val="0074026F"/>
    <w:rsid w:val="00741727"/>
    <w:rsid w:val="007429F6"/>
    <w:rsid w:val="007448EB"/>
    <w:rsid w:val="00744E76"/>
    <w:rsid w:val="00745C28"/>
    <w:rsid w:val="0075350A"/>
    <w:rsid w:val="00763E13"/>
    <w:rsid w:val="00770F84"/>
    <w:rsid w:val="00774DA4"/>
    <w:rsid w:val="00776D8E"/>
    <w:rsid w:val="007803D4"/>
    <w:rsid w:val="00781F0F"/>
    <w:rsid w:val="00782147"/>
    <w:rsid w:val="007824E5"/>
    <w:rsid w:val="007846A7"/>
    <w:rsid w:val="00785676"/>
    <w:rsid w:val="00785FFF"/>
    <w:rsid w:val="00792DE0"/>
    <w:rsid w:val="007939F8"/>
    <w:rsid w:val="00793AF8"/>
    <w:rsid w:val="00796A2B"/>
    <w:rsid w:val="007A3C52"/>
    <w:rsid w:val="007A46B6"/>
    <w:rsid w:val="007A6295"/>
    <w:rsid w:val="007B2495"/>
    <w:rsid w:val="007B600E"/>
    <w:rsid w:val="007B7E8F"/>
    <w:rsid w:val="007D1D31"/>
    <w:rsid w:val="007D3979"/>
    <w:rsid w:val="007D6FA4"/>
    <w:rsid w:val="007D7CE3"/>
    <w:rsid w:val="007E120F"/>
    <w:rsid w:val="007E1CB8"/>
    <w:rsid w:val="007E24AF"/>
    <w:rsid w:val="007E38E2"/>
    <w:rsid w:val="007E4CA1"/>
    <w:rsid w:val="007E5F02"/>
    <w:rsid w:val="007E61D0"/>
    <w:rsid w:val="007E6F3D"/>
    <w:rsid w:val="007F060A"/>
    <w:rsid w:val="007F0F4A"/>
    <w:rsid w:val="007F1406"/>
    <w:rsid w:val="007F49AE"/>
    <w:rsid w:val="007F4A04"/>
    <w:rsid w:val="007F4CAD"/>
    <w:rsid w:val="007F5C32"/>
    <w:rsid w:val="007F6374"/>
    <w:rsid w:val="007F687A"/>
    <w:rsid w:val="00802731"/>
    <w:rsid w:val="008028A4"/>
    <w:rsid w:val="00805F74"/>
    <w:rsid w:val="00806C6D"/>
    <w:rsid w:val="00813066"/>
    <w:rsid w:val="008176F4"/>
    <w:rsid w:val="00821AF2"/>
    <w:rsid w:val="00822172"/>
    <w:rsid w:val="008262E5"/>
    <w:rsid w:val="0083021D"/>
    <w:rsid w:val="00830747"/>
    <w:rsid w:val="0083100A"/>
    <w:rsid w:val="0083471D"/>
    <w:rsid w:val="00835354"/>
    <w:rsid w:val="00835E49"/>
    <w:rsid w:val="00836731"/>
    <w:rsid w:val="00837533"/>
    <w:rsid w:val="008418D0"/>
    <w:rsid w:val="00847768"/>
    <w:rsid w:val="00852634"/>
    <w:rsid w:val="008528B7"/>
    <w:rsid w:val="00852EDF"/>
    <w:rsid w:val="0085446A"/>
    <w:rsid w:val="00855AB0"/>
    <w:rsid w:val="0086323A"/>
    <w:rsid w:val="008635DF"/>
    <w:rsid w:val="00864000"/>
    <w:rsid w:val="00864DD3"/>
    <w:rsid w:val="00864FA4"/>
    <w:rsid w:val="00866EA8"/>
    <w:rsid w:val="00872A01"/>
    <w:rsid w:val="00873873"/>
    <w:rsid w:val="008740BA"/>
    <w:rsid w:val="008768CA"/>
    <w:rsid w:val="0087777A"/>
    <w:rsid w:val="00880049"/>
    <w:rsid w:val="00881487"/>
    <w:rsid w:val="00882968"/>
    <w:rsid w:val="00883210"/>
    <w:rsid w:val="00883B04"/>
    <w:rsid w:val="0088474C"/>
    <w:rsid w:val="00885334"/>
    <w:rsid w:val="00886EFF"/>
    <w:rsid w:val="008963F0"/>
    <w:rsid w:val="008A2E42"/>
    <w:rsid w:val="008A38F7"/>
    <w:rsid w:val="008A3E58"/>
    <w:rsid w:val="008A3F70"/>
    <w:rsid w:val="008A6A51"/>
    <w:rsid w:val="008A6EC5"/>
    <w:rsid w:val="008B2D49"/>
    <w:rsid w:val="008B3AE0"/>
    <w:rsid w:val="008B5666"/>
    <w:rsid w:val="008C0B31"/>
    <w:rsid w:val="008C2CFD"/>
    <w:rsid w:val="008C3188"/>
    <w:rsid w:val="008C384C"/>
    <w:rsid w:val="008D434B"/>
    <w:rsid w:val="008E066E"/>
    <w:rsid w:val="008E2A44"/>
    <w:rsid w:val="008E7741"/>
    <w:rsid w:val="008E7C7F"/>
    <w:rsid w:val="008F1ADA"/>
    <w:rsid w:val="008F32C7"/>
    <w:rsid w:val="008F346D"/>
    <w:rsid w:val="00901B28"/>
    <w:rsid w:val="0090271F"/>
    <w:rsid w:val="009028CD"/>
    <w:rsid w:val="00902E23"/>
    <w:rsid w:val="00903D6D"/>
    <w:rsid w:val="00903DE8"/>
    <w:rsid w:val="00903F2E"/>
    <w:rsid w:val="0091037E"/>
    <w:rsid w:val="009114D7"/>
    <w:rsid w:val="00912B72"/>
    <w:rsid w:val="0091348E"/>
    <w:rsid w:val="00917CCB"/>
    <w:rsid w:val="00920F5E"/>
    <w:rsid w:val="0092327A"/>
    <w:rsid w:val="009232FB"/>
    <w:rsid w:val="00930C97"/>
    <w:rsid w:val="00934248"/>
    <w:rsid w:val="00934D2F"/>
    <w:rsid w:val="00936771"/>
    <w:rsid w:val="00937280"/>
    <w:rsid w:val="009400AC"/>
    <w:rsid w:val="00942EC2"/>
    <w:rsid w:val="00943A14"/>
    <w:rsid w:val="0094555C"/>
    <w:rsid w:val="00945ED3"/>
    <w:rsid w:val="00946386"/>
    <w:rsid w:val="00952526"/>
    <w:rsid w:val="0095387D"/>
    <w:rsid w:val="00954CE5"/>
    <w:rsid w:val="00956CD6"/>
    <w:rsid w:val="009611D5"/>
    <w:rsid w:val="00964F1F"/>
    <w:rsid w:val="00966551"/>
    <w:rsid w:val="00975261"/>
    <w:rsid w:val="00976312"/>
    <w:rsid w:val="00976A99"/>
    <w:rsid w:val="00980727"/>
    <w:rsid w:val="00981062"/>
    <w:rsid w:val="0098140B"/>
    <w:rsid w:val="00982ED2"/>
    <w:rsid w:val="009854ED"/>
    <w:rsid w:val="0098575D"/>
    <w:rsid w:val="00986E7A"/>
    <w:rsid w:val="0099033E"/>
    <w:rsid w:val="009904B6"/>
    <w:rsid w:val="0099150B"/>
    <w:rsid w:val="009937AE"/>
    <w:rsid w:val="00993846"/>
    <w:rsid w:val="00996A98"/>
    <w:rsid w:val="009A02B0"/>
    <w:rsid w:val="009A6C15"/>
    <w:rsid w:val="009B1EDA"/>
    <w:rsid w:val="009B2CB8"/>
    <w:rsid w:val="009B35FD"/>
    <w:rsid w:val="009B5CD2"/>
    <w:rsid w:val="009D1E74"/>
    <w:rsid w:val="009D401A"/>
    <w:rsid w:val="009D631A"/>
    <w:rsid w:val="009D716E"/>
    <w:rsid w:val="009E213A"/>
    <w:rsid w:val="009E228F"/>
    <w:rsid w:val="009E3DD2"/>
    <w:rsid w:val="009F37B7"/>
    <w:rsid w:val="00A00528"/>
    <w:rsid w:val="00A04D43"/>
    <w:rsid w:val="00A10F02"/>
    <w:rsid w:val="00A118FB"/>
    <w:rsid w:val="00A11B67"/>
    <w:rsid w:val="00A13074"/>
    <w:rsid w:val="00A13D70"/>
    <w:rsid w:val="00A164B4"/>
    <w:rsid w:val="00A20B26"/>
    <w:rsid w:val="00A21E84"/>
    <w:rsid w:val="00A245B2"/>
    <w:rsid w:val="00A25296"/>
    <w:rsid w:val="00A26927"/>
    <w:rsid w:val="00A26956"/>
    <w:rsid w:val="00A26EBA"/>
    <w:rsid w:val="00A27486"/>
    <w:rsid w:val="00A305BB"/>
    <w:rsid w:val="00A343D7"/>
    <w:rsid w:val="00A35F38"/>
    <w:rsid w:val="00A36519"/>
    <w:rsid w:val="00A37D7D"/>
    <w:rsid w:val="00A40126"/>
    <w:rsid w:val="00A42238"/>
    <w:rsid w:val="00A42F9D"/>
    <w:rsid w:val="00A43B43"/>
    <w:rsid w:val="00A46E11"/>
    <w:rsid w:val="00A53724"/>
    <w:rsid w:val="00A53FB4"/>
    <w:rsid w:val="00A56066"/>
    <w:rsid w:val="00A57FE2"/>
    <w:rsid w:val="00A61E44"/>
    <w:rsid w:val="00A6418A"/>
    <w:rsid w:val="00A64756"/>
    <w:rsid w:val="00A667C0"/>
    <w:rsid w:val="00A711C2"/>
    <w:rsid w:val="00A72ACC"/>
    <w:rsid w:val="00A73129"/>
    <w:rsid w:val="00A75B68"/>
    <w:rsid w:val="00A77836"/>
    <w:rsid w:val="00A82346"/>
    <w:rsid w:val="00A84E06"/>
    <w:rsid w:val="00A90641"/>
    <w:rsid w:val="00A92273"/>
    <w:rsid w:val="00A92BA1"/>
    <w:rsid w:val="00A940EF"/>
    <w:rsid w:val="00A9500C"/>
    <w:rsid w:val="00A97534"/>
    <w:rsid w:val="00AA15DA"/>
    <w:rsid w:val="00AA1E39"/>
    <w:rsid w:val="00AA2D0E"/>
    <w:rsid w:val="00AA2DE8"/>
    <w:rsid w:val="00AA2F67"/>
    <w:rsid w:val="00AA2FE1"/>
    <w:rsid w:val="00AB31E2"/>
    <w:rsid w:val="00AC4CD8"/>
    <w:rsid w:val="00AC6BC6"/>
    <w:rsid w:val="00AC6DE1"/>
    <w:rsid w:val="00AD039F"/>
    <w:rsid w:val="00AD2276"/>
    <w:rsid w:val="00AD43C7"/>
    <w:rsid w:val="00AD593B"/>
    <w:rsid w:val="00AD6A08"/>
    <w:rsid w:val="00AD76C5"/>
    <w:rsid w:val="00AE0882"/>
    <w:rsid w:val="00AE2BBF"/>
    <w:rsid w:val="00AE4148"/>
    <w:rsid w:val="00AE65E2"/>
    <w:rsid w:val="00AF4D56"/>
    <w:rsid w:val="00AF7185"/>
    <w:rsid w:val="00AF7B19"/>
    <w:rsid w:val="00B01FB6"/>
    <w:rsid w:val="00B12F64"/>
    <w:rsid w:val="00B15449"/>
    <w:rsid w:val="00B24B03"/>
    <w:rsid w:val="00B271FA"/>
    <w:rsid w:val="00B3024F"/>
    <w:rsid w:val="00B332E7"/>
    <w:rsid w:val="00B339B8"/>
    <w:rsid w:val="00B413A1"/>
    <w:rsid w:val="00B4304E"/>
    <w:rsid w:val="00B47018"/>
    <w:rsid w:val="00B4799F"/>
    <w:rsid w:val="00B5702C"/>
    <w:rsid w:val="00B609D3"/>
    <w:rsid w:val="00B628A9"/>
    <w:rsid w:val="00B7151B"/>
    <w:rsid w:val="00B73A47"/>
    <w:rsid w:val="00B74CF7"/>
    <w:rsid w:val="00B75757"/>
    <w:rsid w:val="00B767CD"/>
    <w:rsid w:val="00B7697F"/>
    <w:rsid w:val="00B81D4F"/>
    <w:rsid w:val="00B81D82"/>
    <w:rsid w:val="00B84ACF"/>
    <w:rsid w:val="00B84BB4"/>
    <w:rsid w:val="00B85B6A"/>
    <w:rsid w:val="00B8660A"/>
    <w:rsid w:val="00B93086"/>
    <w:rsid w:val="00B9415A"/>
    <w:rsid w:val="00BA02BA"/>
    <w:rsid w:val="00BA113A"/>
    <w:rsid w:val="00BA192E"/>
    <w:rsid w:val="00BA19ED"/>
    <w:rsid w:val="00BA4719"/>
    <w:rsid w:val="00BA49C0"/>
    <w:rsid w:val="00BA4B8D"/>
    <w:rsid w:val="00BA5264"/>
    <w:rsid w:val="00BA6320"/>
    <w:rsid w:val="00BB1217"/>
    <w:rsid w:val="00BB1D7A"/>
    <w:rsid w:val="00BC0F7D"/>
    <w:rsid w:val="00BC3EA3"/>
    <w:rsid w:val="00BC55C8"/>
    <w:rsid w:val="00BC5C52"/>
    <w:rsid w:val="00BC698A"/>
    <w:rsid w:val="00BC7139"/>
    <w:rsid w:val="00BD1EF9"/>
    <w:rsid w:val="00BD7D31"/>
    <w:rsid w:val="00BE13ED"/>
    <w:rsid w:val="00BE247B"/>
    <w:rsid w:val="00BE3255"/>
    <w:rsid w:val="00BE3B52"/>
    <w:rsid w:val="00BE4729"/>
    <w:rsid w:val="00BE60F8"/>
    <w:rsid w:val="00BE6EF8"/>
    <w:rsid w:val="00BE7BDE"/>
    <w:rsid w:val="00BF095B"/>
    <w:rsid w:val="00BF128E"/>
    <w:rsid w:val="00BF13A6"/>
    <w:rsid w:val="00BF1AF3"/>
    <w:rsid w:val="00BF2097"/>
    <w:rsid w:val="00BF20ED"/>
    <w:rsid w:val="00BF3379"/>
    <w:rsid w:val="00BF58C0"/>
    <w:rsid w:val="00BF61DF"/>
    <w:rsid w:val="00BF62B9"/>
    <w:rsid w:val="00BF66D8"/>
    <w:rsid w:val="00C03235"/>
    <w:rsid w:val="00C034BE"/>
    <w:rsid w:val="00C06035"/>
    <w:rsid w:val="00C074DD"/>
    <w:rsid w:val="00C079EB"/>
    <w:rsid w:val="00C10D55"/>
    <w:rsid w:val="00C113D8"/>
    <w:rsid w:val="00C1496A"/>
    <w:rsid w:val="00C16A94"/>
    <w:rsid w:val="00C17830"/>
    <w:rsid w:val="00C23C36"/>
    <w:rsid w:val="00C27FB2"/>
    <w:rsid w:val="00C302B6"/>
    <w:rsid w:val="00C31963"/>
    <w:rsid w:val="00C32377"/>
    <w:rsid w:val="00C328A7"/>
    <w:rsid w:val="00C33079"/>
    <w:rsid w:val="00C35E29"/>
    <w:rsid w:val="00C36137"/>
    <w:rsid w:val="00C41BAC"/>
    <w:rsid w:val="00C42921"/>
    <w:rsid w:val="00C42F8E"/>
    <w:rsid w:val="00C45231"/>
    <w:rsid w:val="00C46B45"/>
    <w:rsid w:val="00C47692"/>
    <w:rsid w:val="00C51741"/>
    <w:rsid w:val="00C537C0"/>
    <w:rsid w:val="00C53AF5"/>
    <w:rsid w:val="00C56B1E"/>
    <w:rsid w:val="00C60F3A"/>
    <w:rsid w:val="00C631A9"/>
    <w:rsid w:val="00C6339C"/>
    <w:rsid w:val="00C65B74"/>
    <w:rsid w:val="00C663A3"/>
    <w:rsid w:val="00C70485"/>
    <w:rsid w:val="00C7100C"/>
    <w:rsid w:val="00C71D00"/>
    <w:rsid w:val="00C71D3F"/>
    <w:rsid w:val="00C720F7"/>
    <w:rsid w:val="00C72833"/>
    <w:rsid w:val="00C72981"/>
    <w:rsid w:val="00C73FC1"/>
    <w:rsid w:val="00C7569C"/>
    <w:rsid w:val="00C80F1D"/>
    <w:rsid w:val="00C8577C"/>
    <w:rsid w:val="00C85ACB"/>
    <w:rsid w:val="00C86E59"/>
    <w:rsid w:val="00C93F40"/>
    <w:rsid w:val="00C94035"/>
    <w:rsid w:val="00C97F12"/>
    <w:rsid w:val="00CA3D0C"/>
    <w:rsid w:val="00CA5DA1"/>
    <w:rsid w:val="00CB1767"/>
    <w:rsid w:val="00CB534F"/>
    <w:rsid w:val="00CB5692"/>
    <w:rsid w:val="00CB6D76"/>
    <w:rsid w:val="00CB7B43"/>
    <w:rsid w:val="00CC4121"/>
    <w:rsid w:val="00CC663B"/>
    <w:rsid w:val="00CD0B6C"/>
    <w:rsid w:val="00CD2E6A"/>
    <w:rsid w:val="00CD7DED"/>
    <w:rsid w:val="00CE17F2"/>
    <w:rsid w:val="00CE3306"/>
    <w:rsid w:val="00CE7ECD"/>
    <w:rsid w:val="00CF0950"/>
    <w:rsid w:val="00CF2A0A"/>
    <w:rsid w:val="00CF4E82"/>
    <w:rsid w:val="00CF634E"/>
    <w:rsid w:val="00CF662C"/>
    <w:rsid w:val="00D0320D"/>
    <w:rsid w:val="00D07682"/>
    <w:rsid w:val="00D16ACE"/>
    <w:rsid w:val="00D17838"/>
    <w:rsid w:val="00D2092F"/>
    <w:rsid w:val="00D2331B"/>
    <w:rsid w:val="00D237CC"/>
    <w:rsid w:val="00D24993"/>
    <w:rsid w:val="00D2570D"/>
    <w:rsid w:val="00D2656A"/>
    <w:rsid w:val="00D33A9D"/>
    <w:rsid w:val="00D33D26"/>
    <w:rsid w:val="00D354FC"/>
    <w:rsid w:val="00D355E6"/>
    <w:rsid w:val="00D37210"/>
    <w:rsid w:val="00D40EB5"/>
    <w:rsid w:val="00D42ED2"/>
    <w:rsid w:val="00D45EA7"/>
    <w:rsid w:val="00D46B4A"/>
    <w:rsid w:val="00D46CD4"/>
    <w:rsid w:val="00D47056"/>
    <w:rsid w:val="00D50BDF"/>
    <w:rsid w:val="00D53E8B"/>
    <w:rsid w:val="00D53FA6"/>
    <w:rsid w:val="00D55DCB"/>
    <w:rsid w:val="00D57972"/>
    <w:rsid w:val="00D622A7"/>
    <w:rsid w:val="00D62863"/>
    <w:rsid w:val="00D65092"/>
    <w:rsid w:val="00D675A9"/>
    <w:rsid w:val="00D721C2"/>
    <w:rsid w:val="00D73226"/>
    <w:rsid w:val="00D738D6"/>
    <w:rsid w:val="00D75049"/>
    <w:rsid w:val="00D755EB"/>
    <w:rsid w:val="00D757D7"/>
    <w:rsid w:val="00D76048"/>
    <w:rsid w:val="00D762EB"/>
    <w:rsid w:val="00D770C1"/>
    <w:rsid w:val="00D775FF"/>
    <w:rsid w:val="00D80041"/>
    <w:rsid w:val="00D84DF3"/>
    <w:rsid w:val="00D8752C"/>
    <w:rsid w:val="00D87E00"/>
    <w:rsid w:val="00D9134D"/>
    <w:rsid w:val="00D92565"/>
    <w:rsid w:val="00D935EE"/>
    <w:rsid w:val="00D95FCF"/>
    <w:rsid w:val="00D967A1"/>
    <w:rsid w:val="00D97181"/>
    <w:rsid w:val="00DA0403"/>
    <w:rsid w:val="00DA5D05"/>
    <w:rsid w:val="00DA6477"/>
    <w:rsid w:val="00DA6557"/>
    <w:rsid w:val="00DA7A03"/>
    <w:rsid w:val="00DB157B"/>
    <w:rsid w:val="00DB1818"/>
    <w:rsid w:val="00DB354C"/>
    <w:rsid w:val="00DB362E"/>
    <w:rsid w:val="00DB5210"/>
    <w:rsid w:val="00DB7899"/>
    <w:rsid w:val="00DB78E0"/>
    <w:rsid w:val="00DC1B17"/>
    <w:rsid w:val="00DC309B"/>
    <w:rsid w:val="00DC42BE"/>
    <w:rsid w:val="00DC4DA2"/>
    <w:rsid w:val="00DC61F1"/>
    <w:rsid w:val="00DD4C17"/>
    <w:rsid w:val="00DD4D71"/>
    <w:rsid w:val="00DD5AD3"/>
    <w:rsid w:val="00DD74A5"/>
    <w:rsid w:val="00DD7573"/>
    <w:rsid w:val="00DE13B7"/>
    <w:rsid w:val="00DE185B"/>
    <w:rsid w:val="00DF1837"/>
    <w:rsid w:val="00DF2B1F"/>
    <w:rsid w:val="00DF62CD"/>
    <w:rsid w:val="00DF769E"/>
    <w:rsid w:val="00E04A4C"/>
    <w:rsid w:val="00E06B2D"/>
    <w:rsid w:val="00E10564"/>
    <w:rsid w:val="00E16509"/>
    <w:rsid w:val="00E21EC2"/>
    <w:rsid w:val="00E27B82"/>
    <w:rsid w:val="00E3391E"/>
    <w:rsid w:val="00E35ED1"/>
    <w:rsid w:val="00E37004"/>
    <w:rsid w:val="00E378FD"/>
    <w:rsid w:val="00E40FE5"/>
    <w:rsid w:val="00E44582"/>
    <w:rsid w:val="00E47839"/>
    <w:rsid w:val="00E626BD"/>
    <w:rsid w:val="00E62A95"/>
    <w:rsid w:val="00E6479E"/>
    <w:rsid w:val="00E77340"/>
    <w:rsid w:val="00E77345"/>
    <w:rsid w:val="00E77645"/>
    <w:rsid w:val="00E81DD9"/>
    <w:rsid w:val="00E82166"/>
    <w:rsid w:val="00E8219B"/>
    <w:rsid w:val="00E86CA9"/>
    <w:rsid w:val="00E870EB"/>
    <w:rsid w:val="00E91606"/>
    <w:rsid w:val="00E946E1"/>
    <w:rsid w:val="00E965D3"/>
    <w:rsid w:val="00E96AFE"/>
    <w:rsid w:val="00E974BF"/>
    <w:rsid w:val="00EA15B0"/>
    <w:rsid w:val="00EA35CE"/>
    <w:rsid w:val="00EA3F47"/>
    <w:rsid w:val="00EA4926"/>
    <w:rsid w:val="00EA5D33"/>
    <w:rsid w:val="00EA5EA7"/>
    <w:rsid w:val="00EA63DC"/>
    <w:rsid w:val="00EA673C"/>
    <w:rsid w:val="00EB07F3"/>
    <w:rsid w:val="00EB3DFA"/>
    <w:rsid w:val="00EB5310"/>
    <w:rsid w:val="00EC4A25"/>
    <w:rsid w:val="00ED3554"/>
    <w:rsid w:val="00ED5D38"/>
    <w:rsid w:val="00EE03E3"/>
    <w:rsid w:val="00EE08D5"/>
    <w:rsid w:val="00EE57CF"/>
    <w:rsid w:val="00EE5E37"/>
    <w:rsid w:val="00EE6763"/>
    <w:rsid w:val="00EF0916"/>
    <w:rsid w:val="00EF1BD6"/>
    <w:rsid w:val="00EF6017"/>
    <w:rsid w:val="00F01584"/>
    <w:rsid w:val="00F025A2"/>
    <w:rsid w:val="00F02DAC"/>
    <w:rsid w:val="00F04712"/>
    <w:rsid w:val="00F13360"/>
    <w:rsid w:val="00F153BF"/>
    <w:rsid w:val="00F2066A"/>
    <w:rsid w:val="00F22671"/>
    <w:rsid w:val="00F22EC7"/>
    <w:rsid w:val="00F231F2"/>
    <w:rsid w:val="00F325C8"/>
    <w:rsid w:val="00F32FB5"/>
    <w:rsid w:val="00F339AB"/>
    <w:rsid w:val="00F3557A"/>
    <w:rsid w:val="00F408E6"/>
    <w:rsid w:val="00F479E8"/>
    <w:rsid w:val="00F47A7F"/>
    <w:rsid w:val="00F500E3"/>
    <w:rsid w:val="00F51940"/>
    <w:rsid w:val="00F526EB"/>
    <w:rsid w:val="00F5285D"/>
    <w:rsid w:val="00F53E62"/>
    <w:rsid w:val="00F53EF8"/>
    <w:rsid w:val="00F570AB"/>
    <w:rsid w:val="00F62C82"/>
    <w:rsid w:val="00F64610"/>
    <w:rsid w:val="00F653B8"/>
    <w:rsid w:val="00F66259"/>
    <w:rsid w:val="00F6735A"/>
    <w:rsid w:val="00F67809"/>
    <w:rsid w:val="00F71FE5"/>
    <w:rsid w:val="00F72C2A"/>
    <w:rsid w:val="00F759AD"/>
    <w:rsid w:val="00F75DFB"/>
    <w:rsid w:val="00F83302"/>
    <w:rsid w:val="00F8438A"/>
    <w:rsid w:val="00F9008D"/>
    <w:rsid w:val="00F92D89"/>
    <w:rsid w:val="00F93C96"/>
    <w:rsid w:val="00F97287"/>
    <w:rsid w:val="00FA1263"/>
    <w:rsid w:val="00FA1266"/>
    <w:rsid w:val="00FA1EDB"/>
    <w:rsid w:val="00FA1F46"/>
    <w:rsid w:val="00FA3932"/>
    <w:rsid w:val="00FB4B0D"/>
    <w:rsid w:val="00FB4E42"/>
    <w:rsid w:val="00FC0B51"/>
    <w:rsid w:val="00FC1192"/>
    <w:rsid w:val="00FC3855"/>
    <w:rsid w:val="00FD7C63"/>
    <w:rsid w:val="00FE4F62"/>
    <w:rsid w:val="00FE5CB5"/>
    <w:rsid w:val="00FF0ACB"/>
    <w:rsid w:val="00FF3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0F68D2"/>
  <w15:chartTrackingRefBased/>
  <w15:docId w15:val="{3187607E-15C5-42F9-92FB-28A1B28990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80"/>
    </w:pPr>
    <w:rPr>
      <w:lang w:eastAsia="en-US"/>
    </w:rPr>
  </w:style>
  <w:style w:type="paragraph" w:styleId="1">
    <w:name w:val="heading 1"/>
    <w:aliases w:val="H1,Memo Heading 1,h1,h1 + 11 pt,Before:  6 pt,After:  0 pt,Char,NMP Heading 1,app heading 1,l1,h11,h12,h13,h14,h15,h16,h17,h111,h121,h131,h141,h151,h161,h18,h112,h122,h132,h142,h152,h162,h19,h113,h123,h133,h143,h153,h163,1,Section of paper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eader&#10;2,22"/>
    <w:basedOn w:val="1"/>
    <w:next w:val="a0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2"/>
    <w:next w:val="a0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link w:val="6Char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0"/>
    <w:link w:val="9Char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aliases w:val="H1 Char,Memo Heading 1 Char,h1 Char,h1 + 11 pt Char,Before:  6 pt Char,After:  0 pt Char,Char Char,NMP Heading 1 Char,app heading 1 Char,l1 Char,h11 Char,h12 Char,h13 Char,h14 Char,h15 Char,h16 Char,h17 Char,h111 Char,h121 Char,h131 Char"/>
    <w:link w:val="1"/>
    <w:qFormat/>
    <w:rsid w:val="00262AE6"/>
    <w:rPr>
      <w:rFonts w:ascii="Arial" w:hAnsi="Arial"/>
      <w:sz w:val="36"/>
      <w:lang w:eastAsia="en-US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link w:val="2"/>
    <w:rsid w:val="00262AE6"/>
    <w:rPr>
      <w:rFonts w:ascii="Arial" w:hAnsi="Arial"/>
      <w:sz w:val="32"/>
      <w:lang w:eastAsia="en-US"/>
    </w:rPr>
  </w:style>
  <w:style w:type="character" w:customStyle="1" w:styleId="3Char">
    <w:name w:val="标题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link w:val="3"/>
    <w:qFormat/>
    <w:rsid w:val="00262AE6"/>
    <w:rPr>
      <w:rFonts w:ascii="Arial" w:hAnsi="Arial"/>
      <w:sz w:val="28"/>
      <w:lang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262AE6"/>
    <w:rPr>
      <w:rFonts w:ascii="Arial" w:hAnsi="Arial"/>
      <w:sz w:val="24"/>
      <w:lang w:eastAsia="en-US"/>
    </w:rPr>
  </w:style>
  <w:style w:type="character" w:customStyle="1" w:styleId="5Char">
    <w:name w:val="标题 5 Char"/>
    <w:link w:val="5"/>
    <w:qFormat/>
    <w:rsid w:val="00262AE6"/>
    <w:rPr>
      <w:rFonts w:ascii="Arial" w:hAnsi="Arial"/>
      <w:sz w:val="22"/>
      <w:lang w:eastAsia="en-US"/>
    </w:rPr>
  </w:style>
  <w:style w:type="paragraph" w:customStyle="1" w:styleId="H6">
    <w:name w:val="H6"/>
    <w:basedOn w:val="5"/>
    <w:next w:val="a0"/>
    <w:link w:val="H6Char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qFormat/>
    <w:rsid w:val="00262AE6"/>
    <w:rPr>
      <w:rFonts w:ascii="Arial" w:hAnsi="Arial"/>
      <w:lang w:eastAsia="en-US"/>
    </w:rPr>
  </w:style>
  <w:style w:type="character" w:customStyle="1" w:styleId="8Char">
    <w:name w:val="标题 8 Char"/>
    <w:link w:val="8"/>
    <w:uiPriority w:val="9"/>
    <w:qFormat/>
    <w:rsid w:val="00262AE6"/>
    <w:rPr>
      <w:rFonts w:ascii="Arial" w:hAnsi="Arial"/>
      <w:sz w:val="36"/>
      <w:lang w:eastAsia="en-US"/>
    </w:rPr>
  </w:style>
  <w:style w:type="character" w:customStyle="1" w:styleId="9Char">
    <w:name w:val="标题 9 Char"/>
    <w:link w:val="9"/>
    <w:uiPriority w:val="9"/>
    <w:qFormat/>
    <w:rsid w:val="00262AE6"/>
    <w:rPr>
      <w:rFonts w:ascii="Arial" w:hAnsi="Arial"/>
      <w:sz w:val="36"/>
      <w:lang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0"/>
    <w:next w:val="a0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262AE6"/>
    <w:rPr>
      <w:noProof/>
      <w:lang w:eastAsia="en-US"/>
    </w:rPr>
  </w:style>
  <w:style w:type="character" w:customStyle="1" w:styleId="ZGSM">
    <w:name w:val="ZGSM"/>
  </w:style>
  <w:style w:type="paragraph" w:styleId="a4">
    <w:name w:val="header"/>
    <w:aliases w:val="header odd,header odd1,header odd2,header odd3,header odd4,header odd5,header odd6,header"/>
    <w:link w:val="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"/>
    <w:link w:val="a4"/>
    <w:qFormat/>
    <w:rsid w:val="00262AE6"/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4"/>
    <w:link w:val="Char0"/>
    <w:qFormat/>
    <w:pPr>
      <w:jc w:val="center"/>
    </w:pPr>
    <w:rPr>
      <w:i/>
    </w:rPr>
  </w:style>
  <w:style w:type="character" w:customStyle="1" w:styleId="Char0">
    <w:name w:val="页脚 Char"/>
    <w:link w:val="a5"/>
    <w:qFormat/>
    <w:rsid w:val="00262AE6"/>
    <w:rPr>
      <w:rFonts w:ascii="Arial" w:hAnsi="Arial"/>
      <w:b/>
      <w:i/>
      <w:noProof/>
      <w:sz w:val="18"/>
      <w:lang w:eastAsia="ja-JP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sid w:val="004F5179"/>
    <w:rPr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262AE6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character" w:customStyle="1" w:styleId="TACChar">
    <w:name w:val="TAC Char"/>
    <w:link w:val="TAC"/>
    <w:qFormat/>
    <w:locked/>
    <w:rsid w:val="00262AE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262AE6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0"/>
    <w:link w:val="EXChar"/>
    <w:pPr>
      <w:keepLines/>
      <w:ind w:left="1702" w:hanging="1418"/>
    </w:pPr>
  </w:style>
  <w:style w:type="character" w:customStyle="1" w:styleId="EXChar">
    <w:name w:val="EX Char"/>
    <w:link w:val="EX"/>
    <w:qFormat/>
    <w:rsid w:val="005E621D"/>
    <w:rPr>
      <w:lang w:eastAsia="en-US"/>
    </w:r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0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5E621D"/>
    <w:rPr>
      <w:lang w:eastAsia="en-US"/>
    </w:rPr>
  </w:style>
  <w:style w:type="paragraph" w:styleId="60">
    <w:name w:val="toc 6"/>
    <w:basedOn w:val="50"/>
    <w:next w:val="a0"/>
    <w:uiPriority w:val="39"/>
    <w:pPr>
      <w:ind w:left="1985" w:hanging="1985"/>
    </w:pPr>
  </w:style>
  <w:style w:type="paragraph" w:styleId="70">
    <w:name w:val="toc 7"/>
    <w:basedOn w:val="60"/>
    <w:next w:val="a0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5E621D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262AE6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sid w:val="005E621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262AE6"/>
    <w:rPr>
      <w:lang w:eastAsia="en-US"/>
    </w:rPr>
  </w:style>
  <w:style w:type="paragraph" w:customStyle="1" w:styleId="B30">
    <w:name w:val="B3"/>
    <w:basedOn w:val="a0"/>
    <w:link w:val="B3Char"/>
    <w:pPr>
      <w:ind w:left="1135" w:hanging="284"/>
    </w:pPr>
  </w:style>
  <w:style w:type="character" w:customStyle="1" w:styleId="B3Char">
    <w:name w:val="B3 Char"/>
    <w:link w:val="B30"/>
    <w:rsid w:val="00262AE6"/>
    <w:rPr>
      <w:lang w:eastAsia="en-US"/>
    </w:rPr>
  </w:style>
  <w:style w:type="paragraph" w:customStyle="1" w:styleId="B4">
    <w:name w:val="B4"/>
    <w:basedOn w:val="a0"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character" w:customStyle="1" w:styleId="GuidanceChar">
    <w:name w:val="Guidance Char"/>
    <w:link w:val="Guidance"/>
    <w:rsid w:val="00262AE6"/>
    <w:rPr>
      <w:i/>
      <w:color w:val="0000FF"/>
      <w:lang w:eastAsia="en-US"/>
    </w:rPr>
  </w:style>
  <w:style w:type="paragraph" w:styleId="a6">
    <w:name w:val="Balloon Text"/>
    <w:basedOn w:val="a0"/>
    <w:link w:val="Char1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2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1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a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9">
    <w:name w:val="FollowedHyperlink"/>
    <w:basedOn w:val="a1"/>
    <w:rsid w:val="00F13360"/>
    <w:rPr>
      <w:color w:val="954F72" w:themeColor="followedHyperlink"/>
      <w:u w:val="single"/>
    </w:rPr>
  </w:style>
  <w:style w:type="character" w:styleId="aa">
    <w:name w:val="annotation reference"/>
    <w:basedOn w:val="a1"/>
    <w:qFormat/>
    <w:rsid w:val="00E96AFE"/>
    <w:rPr>
      <w:sz w:val="16"/>
      <w:szCs w:val="16"/>
    </w:rPr>
  </w:style>
  <w:style w:type="paragraph" w:styleId="ab">
    <w:name w:val="annotation text"/>
    <w:basedOn w:val="a0"/>
    <w:link w:val="Char2"/>
    <w:uiPriority w:val="99"/>
    <w:qFormat/>
    <w:rsid w:val="00E96AFE"/>
  </w:style>
  <w:style w:type="character" w:customStyle="1" w:styleId="Char2">
    <w:name w:val="批注文字 Char"/>
    <w:basedOn w:val="a1"/>
    <w:link w:val="ab"/>
    <w:uiPriority w:val="99"/>
    <w:qFormat/>
    <w:rsid w:val="00E96AFE"/>
    <w:rPr>
      <w:lang w:eastAsia="en-US"/>
    </w:rPr>
  </w:style>
  <w:style w:type="paragraph" w:styleId="ac">
    <w:name w:val="annotation subject"/>
    <w:basedOn w:val="ab"/>
    <w:next w:val="ab"/>
    <w:link w:val="Char3"/>
    <w:rsid w:val="00E96AFE"/>
    <w:rPr>
      <w:b/>
      <w:bCs/>
    </w:rPr>
  </w:style>
  <w:style w:type="character" w:customStyle="1" w:styleId="Char3">
    <w:name w:val="批注主题 Char"/>
    <w:basedOn w:val="Char2"/>
    <w:link w:val="ac"/>
    <w:rsid w:val="00E96AFE"/>
    <w:rPr>
      <w:b/>
      <w:bCs/>
      <w:lang w:eastAsia="en-US"/>
    </w:rPr>
  </w:style>
  <w:style w:type="paragraph" w:styleId="ad">
    <w:name w:val="Revision"/>
    <w:hidden/>
    <w:uiPriority w:val="99"/>
    <w:semiHidden/>
    <w:rsid w:val="00E96AFE"/>
    <w:rPr>
      <w:lang w:eastAsia="en-US"/>
    </w:rPr>
  </w:style>
  <w:style w:type="paragraph" w:styleId="11">
    <w:name w:val="index 1"/>
    <w:basedOn w:val="a0"/>
    <w:rsid w:val="00262AE6"/>
    <w:pPr>
      <w:keepLines/>
      <w:spacing w:after="0"/>
    </w:pPr>
    <w:rPr>
      <w:rFonts w:eastAsia="宋体"/>
    </w:rPr>
  </w:style>
  <w:style w:type="paragraph" w:styleId="21">
    <w:name w:val="index 2"/>
    <w:basedOn w:val="11"/>
    <w:rsid w:val="00262AE6"/>
    <w:pPr>
      <w:ind w:left="284"/>
    </w:pPr>
  </w:style>
  <w:style w:type="character" w:styleId="ae">
    <w:name w:val="footnote reference"/>
    <w:aliases w:val="Appel note de bas de p,Footnote Reference/"/>
    <w:rsid w:val="00262AE6"/>
    <w:rPr>
      <w:b/>
      <w:position w:val="6"/>
      <w:sz w:val="16"/>
    </w:rPr>
  </w:style>
  <w:style w:type="paragraph" w:styleId="af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r1,DNV-FT"/>
    <w:basedOn w:val="a0"/>
    <w:link w:val="Char4"/>
    <w:rsid w:val="00262AE6"/>
    <w:pPr>
      <w:keepLines/>
      <w:spacing w:after="0"/>
      <w:ind w:left="454" w:hanging="454"/>
    </w:pPr>
    <w:rPr>
      <w:rFonts w:eastAsia="宋体"/>
      <w:sz w:val="16"/>
    </w:rPr>
  </w:style>
  <w:style w:type="character" w:customStyle="1" w:styleId="Char4">
    <w:name w:val="脚注文本 Char"/>
    <w:aliases w:val="footnote text Char,ALTS FOOTNOTE Char,Footnote Text Char1 Char,Footnote Text Char Char1 Char,Footnote Text Char4 Char Char Char,Footnote Text Char1 Char1 Char1 Char Char,Footnote Text Char Char1 Char1 Char Char Char,DNV-FT Char"/>
    <w:basedOn w:val="a1"/>
    <w:link w:val="af"/>
    <w:rsid w:val="00262AE6"/>
    <w:rPr>
      <w:rFonts w:eastAsia="宋体"/>
      <w:sz w:val="16"/>
      <w:lang w:eastAsia="en-US"/>
    </w:rPr>
  </w:style>
  <w:style w:type="paragraph" w:styleId="22">
    <w:name w:val="List Number 2"/>
    <w:basedOn w:val="af0"/>
    <w:rsid w:val="00262AE6"/>
    <w:pPr>
      <w:ind w:left="851"/>
    </w:pPr>
  </w:style>
  <w:style w:type="paragraph" w:styleId="af0">
    <w:name w:val="List Number"/>
    <w:basedOn w:val="af1"/>
    <w:rsid w:val="00262AE6"/>
  </w:style>
  <w:style w:type="paragraph" w:styleId="af1">
    <w:name w:val="List"/>
    <w:basedOn w:val="a0"/>
    <w:rsid w:val="00262AE6"/>
    <w:pPr>
      <w:ind w:left="568" w:hanging="284"/>
    </w:pPr>
    <w:rPr>
      <w:rFonts w:eastAsia="宋体"/>
    </w:rPr>
  </w:style>
  <w:style w:type="paragraph" w:styleId="23">
    <w:name w:val="List Bullet 2"/>
    <w:basedOn w:val="af2"/>
    <w:rsid w:val="00262AE6"/>
    <w:pPr>
      <w:ind w:left="851"/>
    </w:pPr>
  </w:style>
  <w:style w:type="paragraph" w:styleId="af2">
    <w:name w:val="List Bullet"/>
    <w:basedOn w:val="af1"/>
    <w:rsid w:val="00262AE6"/>
  </w:style>
  <w:style w:type="paragraph" w:styleId="31">
    <w:name w:val="List Bullet 3"/>
    <w:basedOn w:val="23"/>
    <w:rsid w:val="00262AE6"/>
    <w:pPr>
      <w:ind w:left="1135"/>
    </w:pPr>
  </w:style>
  <w:style w:type="paragraph" w:styleId="24">
    <w:name w:val="List 2"/>
    <w:basedOn w:val="af1"/>
    <w:rsid w:val="00262AE6"/>
    <w:pPr>
      <w:ind w:left="851"/>
    </w:pPr>
  </w:style>
  <w:style w:type="paragraph" w:styleId="32">
    <w:name w:val="List 3"/>
    <w:basedOn w:val="24"/>
    <w:rsid w:val="00262AE6"/>
    <w:pPr>
      <w:ind w:left="1135"/>
    </w:pPr>
  </w:style>
  <w:style w:type="paragraph" w:styleId="41">
    <w:name w:val="List 4"/>
    <w:basedOn w:val="32"/>
    <w:rsid w:val="00262AE6"/>
    <w:pPr>
      <w:ind w:left="1418"/>
    </w:pPr>
  </w:style>
  <w:style w:type="paragraph" w:styleId="51">
    <w:name w:val="List 5"/>
    <w:basedOn w:val="41"/>
    <w:rsid w:val="00262AE6"/>
    <w:pPr>
      <w:ind w:left="1702"/>
    </w:pPr>
  </w:style>
  <w:style w:type="paragraph" w:styleId="42">
    <w:name w:val="List Bullet 4"/>
    <w:basedOn w:val="31"/>
    <w:rsid w:val="00262AE6"/>
    <w:pPr>
      <w:ind w:left="1418"/>
    </w:pPr>
  </w:style>
  <w:style w:type="paragraph" w:styleId="52">
    <w:name w:val="List Bullet 5"/>
    <w:basedOn w:val="42"/>
    <w:rsid w:val="00262AE6"/>
    <w:pPr>
      <w:ind w:left="1702"/>
    </w:pPr>
  </w:style>
  <w:style w:type="paragraph" w:styleId="af3">
    <w:name w:val="index heading"/>
    <w:basedOn w:val="a0"/>
    <w:next w:val="a0"/>
    <w:rsid w:val="00262AE6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</w:rPr>
  </w:style>
  <w:style w:type="paragraph" w:customStyle="1" w:styleId="INDENT1">
    <w:name w:val="INDENT1"/>
    <w:basedOn w:val="a0"/>
    <w:rsid w:val="00262AE6"/>
    <w:pPr>
      <w:ind w:left="851"/>
    </w:pPr>
    <w:rPr>
      <w:rFonts w:eastAsia="宋体"/>
    </w:rPr>
  </w:style>
  <w:style w:type="paragraph" w:customStyle="1" w:styleId="INDENT2">
    <w:name w:val="INDENT2"/>
    <w:basedOn w:val="a0"/>
    <w:rsid w:val="00262AE6"/>
    <w:pPr>
      <w:ind w:left="1135" w:hanging="284"/>
    </w:pPr>
    <w:rPr>
      <w:rFonts w:eastAsia="宋体"/>
    </w:rPr>
  </w:style>
  <w:style w:type="paragraph" w:customStyle="1" w:styleId="INDENT3">
    <w:name w:val="INDENT3"/>
    <w:basedOn w:val="a0"/>
    <w:rsid w:val="00262AE6"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0"/>
    <w:next w:val="a0"/>
    <w:rsid w:val="00262AE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0"/>
    <w:rsid w:val="00262AE6"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0"/>
    <w:rsid w:val="00262AE6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  <w:lang w:val="en-US"/>
    </w:rPr>
  </w:style>
  <w:style w:type="paragraph" w:customStyle="1" w:styleId="CouvRecTitle">
    <w:name w:val="Couv Rec Title"/>
    <w:basedOn w:val="a0"/>
    <w:rsid w:val="00262AE6"/>
    <w:pPr>
      <w:keepNext/>
      <w:keepLines/>
      <w:spacing w:before="240"/>
      <w:ind w:left="1418"/>
    </w:pPr>
    <w:rPr>
      <w:rFonts w:ascii="Arial" w:eastAsia="宋体" w:hAnsi="Arial"/>
      <w:b/>
      <w:sz w:val="36"/>
      <w:lang w:val="en-US"/>
    </w:rPr>
  </w:style>
  <w:style w:type="paragraph" w:styleId="af4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0"/>
    <w:next w:val="a0"/>
    <w:link w:val="Char5"/>
    <w:qFormat/>
    <w:rsid w:val="00262AE6"/>
    <w:pPr>
      <w:spacing w:before="120" w:after="120"/>
    </w:pPr>
    <w:rPr>
      <w:rFonts w:eastAsia="宋体"/>
      <w:b/>
    </w:rPr>
  </w:style>
  <w:style w:type="character" w:customStyle="1" w:styleId="Char5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f4"/>
    <w:rsid w:val="00262AE6"/>
    <w:rPr>
      <w:rFonts w:eastAsia="宋体"/>
      <w:b/>
      <w:lang w:eastAsia="en-US"/>
    </w:rPr>
  </w:style>
  <w:style w:type="paragraph" w:styleId="af5">
    <w:name w:val="Document Map"/>
    <w:basedOn w:val="a0"/>
    <w:link w:val="Char6"/>
    <w:rsid w:val="00262AE6"/>
    <w:pPr>
      <w:shd w:val="clear" w:color="auto" w:fill="000080"/>
    </w:pPr>
    <w:rPr>
      <w:rFonts w:ascii="Tahoma" w:eastAsia="宋体" w:hAnsi="Tahoma"/>
      <w:lang w:val="x-none"/>
    </w:rPr>
  </w:style>
  <w:style w:type="character" w:customStyle="1" w:styleId="Char6">
    <w:name w:val="文档结构图 Char"/>
    <w:basedOn w:val="a1"/>
    <w:link w:val="af5"/>
    <w:uiPriority w:val="99"/>
    <w:rsid w:val="00262AE6"/>
    <w:rPr>
      <w:rFonts w:ascii="Tahoma" w:eastAsia="宋体" w:hAnsi="Tahoma"/>
      <w:shd w:val="clear" w:color="auto" w:fill="000080"/>
      <w:lang w:val="x-none" w:eastAsia="en-US"/>
    </w:rPr>
  </w:style>
  <w:style w:type="paragraph" w:styleId="af6">
    <w:name w:val="Plain Text"/>
    <w:basedOn w:val="a0"/>
    <w:link w:val="Char7"/>
    <w:rsid w:val="00262AE6"/>
    <w:rPr>
      <w:rFonts w:ascii="Courier New" w:eastAsia="宋体" w:hAnsi="Courier New"/>
      <w:lang w:val="nb-NO"/>
    </w:rPr>
  </w:style>
  <w:style w:type="character" w:customStyle="1" w:styleId="Char7">
    <w:name w:val="纯文本 Char"/>
    <w:basedOn w:val="a1"/>
    <w:link w:val="af6"/>
    <w:uiPriority w:val="99"/>
    <w:rsid w:val="00262AE6"/>
    <w:rPr>
      <w:rFonts w:ascii="Courier New" w:eastAsia="宋体" w:hAnsi="Courier New"/>
      <w:lang w:val="nb-NO" w:eastAsia="en-US"/>
    </w:rPr>
  </w:style>
  <w:style w:type="paragraph" w:styleId="af7">
    <w:name w:val="Body Text"/>
    <w:aliases w:val="bt"/>
    <w:basedOn w:val="a0"/>
    <w:link w:val="Char8"/>
    <w:qFormat/>
    <w:rsid w:val="00262AE6"/>
    <w:rPr>
      <w:rFonts w:eastAsia="宋体"/>
    </w:rPr>
  </w:style>
  <w:style w:type="character" w:customStyle="1" w:styleId="Char8">
    <w:name w:val="正文文本 Char"/>
    <w:aliases w:val="bt Char"/>
    <w:basedOn w:val="a1"/>
    <w:link w:val="af7"/>
    <w:qFormat/>
    <w:rsid w:val="00262AE6"/>
    <w:rPr>
      <w:rFonts w:eastAsia="宋体"/>
      <w:lang w:eastAsia="en-US"/>
    </w:rPr>
  </w:style>
  <w:style w:type="paragraph" w:customStyle="1" w:styleId="af8">
    <w:name w:val="样式 页眉"/>
    <w:basedOn w:val="a4"/>
    <w:link w:val="Char9"/>
    <w:rsid w:val="00262AE6"/>
    <w:rPr>
      <w:rFonts w:eastAsia="Arial"/>
      <w:bCs/>
      <w:sz w:val="22"/>
      <w:lang w:val="en-US" w:eastAsia="en-US"/>
    </w:rPr>
  </w:style>
  <w:style w:type="character" w:customStyle="1" w:styleId="Char9">
    <w:name w:val="样式 页眉 Char"/>
    <w:link w:val="af8"/>
    <w:rsid w:val="00262AE6"/>
    <w:rPr>
      <w:rFonts w:ascii="Arial" w:eastAsia="Arial" w:hAnsi="Arial"/>
      <w:b/>
      <w:bCs/>
      <w:noProof/>
      <w:sz w:val="22"/>
      <w:lang w:val="en-US" w:eastAsia="en-US"/>
    </w:rPr>
  </w:style>
  <w:style w:type="character" w:customStyle="1" w:styleId="TALCar">
    <w:name w:val="TAL Car"/>
    <w:qFormat/>
    <w:rsid w:val="00262AE6"/>
    <w:rPr>
      <w:rFonts w:ascii="Arial" w:eastAsia="宋体" w:hAnsi="Arial" w:cs="Times New Roman"/>
      <w:kern w:val="0"/>
      <w:sz w:val="18"/>
      <w:szCs w:val="20"/>
      <w:lang w:val="en-GB" w:eastAsia="en-GB"/>
    </w:rPr>
  </w:style>
  <w:style w:type="paragraph" w:styleId="25">
    <w:name w:val="Body Text Indent 2"/>
    <w:basedOn w:val="a0"/>
    <w:link w:val="2Char0"/>
    <w:rsid w:val="00262AE6"/>
    <w:pPr>
      <w:spacing w:after="120" w:line="480" w:lineRule="auto"/>
      <w:ind w:leftChars="200" w:left="420"/>
    </w:pPr>
    <w:rPr>
      <w:rFonts w:eastAsia="MS Mincho"/>
    </w:rPr>
  </w:style>
  <w:style w:type="character" w:customStyle="1" w:styleId="2Char0">
    <w:name w:val="正文文本缩进 2 Char"/>
    <w:basedOn w:val="a1"/>
    <w:link w:val="25"/>
    <w:rsid w:val="00262AE6"/>
    <w:rPr>
      <w:rFonts w:eastAsia="MS Mincho"/>
      <w:lang w:eastAsia="en-US"/>
    </w:rPr>
  </w:style>
  <w:style w:type="paragraph" w:customStyle="1" w:styleId="12">
    <w:name w:val="正文1"/>
    <w:basedOn w:val="a0"/>
    <w:link w:val="1Char0"/>
    <w:qFormat/>
    <w:rsid w:val="00262AE6"/>
    <w:pPr>
      <w:widowControl w:val="0"/>
      <w:adjustRightInd w:val="0"/>
      <w:jc w:val="both"/>
    </w:pPr>
    <w:rPr>
      <w:rFonts w:eastAsia="宋体"/>
      <w:lang w:val="x-none" w:eastAsia="x-none"/>
    </w:rPr>
  </w:style>
  <w:style w:type="character" w:customStyle="1" w:styleId="1Char0">
    <w:name w:val="正文1 Char"/>
    <w:link w:val="12"/>
    <w:rsid w:val="00262AE6"/>
    <w:rPr>
      <w:rFonts w:eastAsia="宋体"/>
      <w:lang w:val="x-none" w:eastAsia="x-none"/>
    </w:rPr>
  </w:style>
  <w:style w:type="paragraph" w:customStyle="1" w:styleId="3GPP">
    <w:name w:val="3GPP 正文"/>
    <w:basedOn w:val="a0"/>
    <w:link w:val="3GPPChar"/>
    <w:qFormat/>
    <w:rsid w:val="00262AE6"/>
    <w:rPr>
      <w:rFonts w:eastAsia="宋体"/>
      <w:lang w:val="x-none" w:eastAsia="ja-JP"/>
    </w:rPr>
  </w:style>
  <w:style w:type="character" w:customStyle="1" w:styleId="3GPPChar">
    <w:name w:val="3GPP 正文 Char"/>
    <w:link w:val="3GPP"/>
    <w:rsid w:val="00262AE6"/>
    <w:rPr>
      <w:rFonts w:eastAsia="宋体"/>
      <w:lang w:val="x-none" w:eastAsia="ja-JP"/>
    </w:rPr>
  </w:style>
  <w:style w:type="paragraph" w:customStyle="1" w:styleId="3GPPlevel3">
    <w:name w:val="3GPP level 3"/>
    <w:basedOn w:val="3"/>
    <w:link w:val="3GPPlevel3Char"/>
    <w:qFormat/>
    <w:rsid w:val="00262AE6"/>
    <w:rPr>
      <w:rFonts w:eastAsia="宋体"/>
    </w:rPr>
  </w:style>
  <w:style w:type="character" w:customStyle="1" w:styleId="3GPPlevel3Char">
    <w:name w:val="3GPP level 3 Char"/>
    <w:link w:val="3GPPlevel3"/>
    <w:rsid w:val="00262AE6"/>
    <w:rPr>
      <w:rFonts w:ascii="Arial" w:eastAsia="宋体" w:hAnsi="Arial"/>
      <w:sz w:val="28"/>
      <w:lang w:eastAsia="en-US"/>
    </w:rPr>
  </w:style>
  <w:style w:type="paragraph" w:customStyle="1" w:styleId="equationArrayNum">
    <w:name w:val="equationArrayNum"/>
    <w:basedOn w:val="a0"/>
    <w:next w:val="a0"/>
    <w:uiPriority w:val="99"/>
    <w:rsid w:val="00262AE6"/>
    <w:pPr>
      <w:keepLines/>
      <w:autoSpaceDE w:val="0"/>
      <w:autoSpaceDN w:val="0"/>
      <w:adjustRightInd w:val="0"/>
      <w:spacing w:before="120" w:after="120"/>
    </w:pPr>
    <w:rPr>
      <w:noProof/>
      <w:sz w:val="24"/>
      <w:szCs w:val="24"/>
      <w:lang w:eastAsia="en-GB"/>
    </w:rPr>
  </w:style>
  <w:style w:type="paragraph" w:styleId="af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,목록단락,列,列表段"/>
    <w:basedOn w:val="a0"/>
    <w:uiPriority w:val="34"/>
    <w:qFormat/>
    <w:rsid w:val="00262AE6"/>
    <w:pPr>
      <w:ind w:firstLineChars="200" w:firstLine="420"/>
    </w:pPr>
    <w:rPr>
      <w:rFonts w:eastAsia="宋体"/>
    </w:rPr>
  </w:style>
  <w:style w:type="paragraph" w:customStyle="1" w:styleId="BodyBest">
    <w:name w:val="BodyBest"/>
    <w:basedOn w:val="a0"/>
    <w:link w:val="BodyBestChar"/>
    <w:qFormat/>
    <w:rsid w:val="00262AE6"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rsid w:val="00262AE6"/>
    <w:rPr>
      <w:rFonts w:ascii="Arial" w:eastAsia="MS Mincho" w:hAnsi="Arial"/>
      <w:lang w:val="en-US" w:eastAsia="en-US"/>
    </w:rPr>
  </w:style>
  <w:style w:type="paragraph" w:customStyle="1" w:styleId="Default">
    <w:name w:val="Default"/>
    <w:rsid w:val="00262AE6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character" w:customStyle="1" w:styleId="tgc">
    <w:name w:val="_tgc"/>
    <w:rsid w:val="00262AE6"/>
  </w:style>
  <w:style w:type="paragraph" w:customStyle="1" w:styleId="a">
    <w:name w:val="参考文献"/>
    <w:basedOn w:val="a0"/>
    <w:qFormat/>
    <w:rsid w:val="00262AE6"/>
    <w:pPr>
      <w:keepLines/>
      <w:numPr>
        <w:numId w:val="1"/>
      </w:numPr>
      <w:spacing w:after="0"/>
    </w:pPr>
    <w:rPr>
      <w:rFonts w:eastAsia="MS Mincho"/>
    </w:rPr>
  </w:style>
  <w:style w:type="paragraph" w:customStyle="1" w:styleId="B-Body">
    <w:name w:val="B-Body"/>
    <w:rsid w:val="00262AE6"/>
    <w:pPr>
      <w:tabs>
        <w:tab w:val="left" w:pos="2160"/>
      </w:tabs>
      <w:suppressAutoHyphens/>
      <w:autoSpaceDN w:val="0"/>
      <w:spacing w:before="120" w:after="40"/>
      <w:ind w:left="720"/>
      <w:textAlignment w:val="baseline"/>
    </w:pPr>
    <w:rPr>
      <w:lang w:val="en-US" w:eastAsia="en-US"/>
    </w:rPr>
  </w:style>
  <w:style w:type="paragraph" w:styleId="afa">
    <w:name w:val="Normal (Web)"/>
    <w:basedOn w:val="a0"/>
    <w:uiPriority w:val="99"/>
    <w:unhideWhenUsed/>
    <w:rsid w:val="00262AE6"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CRCoverPage">
    <w:name w:val="CR Cover Page"/>
    <w:link w:val="CRCoverPageChar"/>
    <w:qFormat/>
    <w:rsid w:val="00262AE6"/>
    <w:pPr>
      <w:spacing w:after="120" w:line="259" w:lineRule="auto"/>
    </w:pPr>
    <w:rPr>
      <w:rFonts w:ascii="Arial" w:hAnsi="Arial"/>
      <w:lang w:val="sv-SE" w:eastAsia="en-US"/>
    </w:rPr>
  </w:style>
  <w:style w:type="character" w:customStyle="1" w:styleId="CRCoverPageChar">
    <w:name w:val="CR Cover Page Char"/>
    <w:link w:val="CRCoverPage"/>
    <w:qFormat/>
    <w:rsid w:val="00262AE6"/>
    <w:rPr>
      <w:rFonts w:ascii="Arial" w:hAnsi="Arial"/>
      <w:lang w:val="sv-SE" w:eastAsia="en-US"/>
    </w:rPr>
  </w:style>
  <w:style w:type="paragraph" w:customStyle="1" w:styleId="ListParagraph1">
    <w:name w:val="List Paragraph1"/>
    <w:basedOn w:val="a0"/>
    <w:link w:val="ListParagraphChar"/>
    <w:uiPriority w:val="34"/>
    <w:qFormat/>
    <w:rsid w:val="00262AE6"/>
    <w:pPr>
      <w:spacing w:line="259" w:lineRule="auto"/>
      <w:ind w:left="720"/>
      <w:contextualSpacing/>
    </w:pPr>
    <w:rPr>
      <w:lang w:val="x-none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1"/>
    <w:uiPriority w:val="34"/>
    <w:qFormat/>
    <w:locked/>
    <w:rsid w:val="00262AE6"/>
    <w:rPr>
      <w:lang w:val="x-none" w:eastAsia="en-US"/>
    </w:rPr>
  </w:style>
  <w:style w:type="paragraph" w:customStyle="1" w:styleId="NoSpacing1">
    <w:name w:val="No Spacing1"/>
    <w:uiPriority w:val="1"/>
    <w:qFormat/>
    <w:rsid w:val="00262AE6"/>
    <w:pPr>
      <w:spacing w:after="160" w:line="259" w:lineRule="auto"/>
    </w:pPr>
    <w:rPr>
      <w:lang w:eastAsia="en-US"/>
    </w:rPr>
  </w:style>
  <w:style w:type="paragraph" w:customStyle="1" w:styleId="MTDisplayEquation">
    <w:name w:val="MTDisplayEquation"/>
    <w:basedOn w:val="a0"/>
    <w:next w:val="a0"/>
    <w:link w:val="MTDisplayEquationChar"/>
    <w:rsid w:val="00262AE6"/>
    <w:pPr>
      <w:tabs>
        <w:tab w:val="center" w:pos="4820"/>
        <w:tab w:val="right" w:pos="9640"/>
      </w:tabs>
    </w:pPr>
    <w:rPr>
      <w:rFonts w:eastAsia="宋体"/>
      <w:noProof/>
    </w:rPr>
  </w:style>
  <w:style w:type="character" w:customStyle="1" w:styleId="MTDisplayEquationChar">
    <w:name w:val="MTDisplayEquation Char"/>
    <w:link w:val="MTDisplayEquation"/>
    <w:rsid w:val="00262AE6"/>
    <w:rPr>
      <w:rFonts w:eastAsia="宋体"/>
      <w:noProof/>
      <w:lang w:eastAsia="en-US"/>
    </w:rPr>
  </w:style>
  <w:style w:type="paragraph" w:customStyle="1" w:styleId="FL">
    <w:name w:val="FL"/>
    <w:basedOn w:val="a0"/>
    <w:rsid w:val="00F6461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3Char2">
    <w:name w:val="B3 Char2"/>
    <w:rsid w:val="0083021D"/>
    <w:rPr>
      <w:lang w:val="en-GB"/>
    </w:rPr>
  </w:style>
  <w:style w:type="paragraph" w:customStyle="1" w:styleId="tdoc-header">
    <w:name w:val="tdoc-header"/>
    <w:rsid w:val="00FB4E42"/>
    <w:rPr>
      <w:rFonts w:ascii="Arial" w:eastAsia="宋体" w:hAnsi="Arial"/>
      <w:noProof/>
      <w:sz w:val="24"/>
      <w:lang w:eastAsia="en-US"/>
    </w:rPr>
  </w:style>
  <w:style w:type="character" w:styleId="afb">
    <w:name w:val="page number"/>
    <w:basedOn w:val="a1"/>
    <w:rsid w:val="00FB4E42"/>
  </w:style>
  <w:style w:type="paragraph" w:customStyle="1" w:styleId="Heading2Head2A2">
    <w:name w:val="Heading 2.Head2A.2"/>
    <w:basedOn w:val="1"/>
    <w:next w:val="a0"/>
    <w:rsid w:val="00FB4E42"/>
    <w:pPr>
      <w:pBdr>
        <w:top w:val="none" w:sz="0" w:space="0" w:color="auto"/>
      </w:pBdr>
      <w:tabs>
        <w:tab w:val="num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宋体"/>
      <w:sz w:val="32"/>
      <w:szCs w:val="28"/>
      <w:lang w:eastAsia="es-ES"/>
    </w:rPr>
  </w:style>
  <w:style w:type="paragraph" w:customStyle="1" w:styleId="Heading3Underrubrik2H3">
    <w:name w:val="Heading 3.Underrubrik2.H3"/>
    <w:basedOn w:val="Heading2Head2A2"/>
    <w:next w:val="a0"/>
    <w:rsid w:val="00FB4E42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a0"/>
    <w:rsid w:val="00FB4E42"/>
    <w:pPr>
      <w:keepLines/>
      <w:numPr>
        <w:ilvl w:val="1"/>
        <w:numId w:val="3"/>
      </w:numPr>
    </w:pPr>
    <w:rPr>
      <w:rFonts w:eastAsia="MS Mincho"/>
    </w:rPr>
  </w:style>
  <w:style w:type="paragraph" w:customStyle="1" w:styleId="ZchnZchn">
    <w:name w:val="Zchn Zchn"/>
    <w:semiHidden/>
    <w:rsid w:val="00FB4E42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1Char1">
    <w:name w:val="B1 Char1"/>
    <w:basedOn w:val="a1"/>
    <w:rsid w:val="00FB4E42"/>
    <w:rPr>
      <w:lang w:val="en-GB" w:eastAsia="ja-JP" w:bidi="ar-SA"/>
    </w:rPr>
  </w:style>
  <w:style w:type="paragraph" w:customStyle="1" w:styleId="bodytext4">
    <w:name w:val="bodytext4"/>
    <w:basedOn w:val="af7"/>
    <w:rsid w:val="00FB4E42"/>
    <w:pPr>
      <w:numPr>
        <w:numId w:val="5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sz w:val="24"/>
    </w:rPr>
  </w:style>
  <w:style w:type="character" w:customStyle="1" w:styleId="B10">
    <w:name w:val="B1 (文字)"/>
    <w:basedOn w:val="a1"/>
    <w:rsid w:val="00FB4E42"/>
    <w:rPr>
      <w:lang w:val="en-GB" w:eastAsia="ja-JP" w:bidi="ar-SA"/>
    </w:rPr>
  </w:style>
  <w:style w:type="character" w:customStyle="1" w:styleId="B1Zchn">
    <w:name w:val="B1 Zchn"/>
    <w:basedOn w:val="a1"/>
    <w:rsid w:val="00FB4E42"/>
    <w:rPr>
      <w:rFonts w:eastAsia="MS Mincho"/>
      <w:lang w:val="en-GB" w:eastAsia="en-US" w:bidi="ar-SA"/>
    </w:rPr>
  </w:style>
  <w:style w:type="character" w:styleId="afc">
    <w:name w:val="Emphasis"/>
    <w:basedOn w:val="a1"/>
    <w:qFormat/>
    <w:rsid w:val="00FB4E42"/>
    <w:rPr>
      <w:i/>
      <w:iCs/>
    </w:rPr>
  </w:style>
  <w:style w:type="character" w:styleId="afd">
    <w:name w:val="Intense Emphasis"/>
    <w:basedOn w:val="a1"/>
    <w:uiPriority w:val="21"/>
    <w:qFormat/>
    <w:rsid w:val="00FB4E42"/>
    <w:rPr>
      <w:b/>
      <w:bCs/>
      <w:i/>
      <w:iCs/>
      <w:color w:val="4F81BD"/>
    </w:rPr>
  </w:style>
  <w:style w:type="paragraph" w:customStyle="1" w:styleId="References">
    <w:name w:val="References"/>
    <w:basedOn w:val="a0"/>
    <w:next w:val="a0"/>
    <w:rsid w:val="00FB4E42"/>
    <w:pPr>
      <w:numPr>
        <w:numId w:val="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enumlev1">
    <w:name w:val="enumlev1"/>
    <w:basedOn w:val="a0"/>
    <w:rsid w:val="00FB4E4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fe"/>
    <w:rsid w:val="00FB4E42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afe">
    <w:name w:val="Body Text Indent"/>
    <w:basedOn w:val="a0"/>
    <w:link w:val="Chara"/>
    <w:rsid w:val="00FB4E42"/>
    <w:pPr>
      <w:spacing w:after="120"/>
      <w:ind w:left="360"/>
    </w:pPr>
    <w:rPr>
      <w:rFonts w:eastAsia="宋体"/>
    </w:rPr>
  </w:style>
  <w:style w:type="character" w:customStyle="1" w:styleId="Chara">
    <w:name w:val="正文文本缩进 Char"/>
    <w:basedOn w:val="a1"/>
    <w:link w:val="afe"/>
    <w:rsid w:val="00FB4E42"/>
    <w:rPr>
      <w:rFonts w:eastAsia="宋体"/>
      <w:lang w:eastAsia="en-US"/>
    </w:rPr>
  </w:style>
  <w:style w:type="paragraph" w:customStyle="1" w:styleId="ECCBulletsLv1">
    <w:name w:val="ECC Bullets Lv1"/>
    <w:basedOn w:val="a0"/>
    <w:qFormat/>
    <w:rsid w:val="00FB4E42"/>
    <w:pPr>
      <w:numPr>
        <w:numId w:val="7"/>
      </w:numPr>
      <w:tabs>
        <w:tab w:val="left" w:pos="340"/>
      </w:tabs>
      <w:spacing w:before="60" w:after="0"/>
      <w:jc w:val="both"/>
    </w:pPr>
    <w:rPr>
      <w:rFonts w:ascii="Arial" w:eastAsia="Calibri" w:hAnsi="Arial"/>
      <w:szCs w:val="22"/>
    </w:rPr>
  </w:style>
  <w:style w:type="character" w:customStyle="1" w:styleId="ECCParagraph">
    <w:name w:val="ECC Paragraph"/>
    <w:basedOn w:val="a1"/>
    <w:uiPriority w:val="1"/>
    <w:qFormat/>
    <w:rsid w:val="00FB4E42"/>
    <w:rPr>
      <w:rFonts w:ascii="Arial" w:hAnsi="Arial"/>
      <w:noProof w:val="0"/>
      <w:sz w:val="20"/>
      <w:bdr w:val="none" w:sz="0" w:space="0" w:color="auto"/>
      <w:lang w:val="en-GB"/>
    </w:rPr>
  </w:style>
  <w:style w:type="paragraph" w:customStyle="1" w:styleId="ECCBulletsLv2">
    <w:name w:val="ECC Bullets Lv2"/>
    <w:basedOn w:val="ECCBulletsLv1"/>
    <w:rsid w:val="00FB4E42"/>
    <w:pPr>
      <w:numPr>
        <w:numId w:val="0"/>
      </w:numPr>
      <w:tabs>
        <w:tab w:val="num" w:pos="851"/>
      </w:tabs>
      <w:ind w:left="680" w:hanging="340"/>
    </w:pPr>
  </w:style>
  <w:style w:type="character" w:customStyle="1" w:styleId="ECCHLyellow">
    <w:name w:val="ECC HL yellow"/>
    <w:basedOn w:val="a1"/>
    <w:uiPriority w:val="1"/>
    <w:qFormat/>
    <w:rsid w:val="00FB4E42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character" w:customStyle="1" w:styleId="ECCHLbold">
    <w:name w:val="ECC HL bold"/>
    <w:basedOn w:val="a1"/>
    <w:uiPriority w:val="1"/>
    <w:qFormat/>
    <w:rsid w:val="00FB4E42"/>
    <w:rPr>
      <w:b/>
      <w:bCs/>
    </w:rPr>
  </w:style>
  <w:style w:type="paragraph" w:customStyle="1" w:styleId="Restitle">
    <w:name w:val="Res_title"/>
    <w:basedOn w:val="a0"/>
    <w:next w:val="a0"/>
    <w:link w:val="RestitleChar"/>
    <w:qFormat/>
    <w:rsid w:val="00FB4E42"/>
    <w:pPr>
      <w:keepNext/>
      <w:keepLines/>
      <w:tabs>
        <w:tab w:val="left" w:pos="567"/>
      </w:tabs>
      <w:overflowPunct w:val="0"/>
      <w:autoSpaceDE w:val="0"/>
      <w:autoSpaceDN w:val="0"/>
      <w:adjustRightInd w:val="0"/>
      <w:spacing w:before="160" w:after="120"/>
      <w:jc w:val="center"/>
      <w:textAlignment w:val="baseline"/>
    </w:pPr>
    <w:rPr>
      <w:b/>
      <w:noProof/>
      <w:sz w:val="16"/>
      <w:szCs w:val="10"/>
    </w:rPr>
  </w:style>
  <w:style w:type="character" w:customStyle="1" w:styleId="RestitleChar">
    <w:name w:val="Res_title Char"/>
    <w:basedOn w:val="a1"/>
    <w:link w:val="Restitle"/>
    <w:rsid w:val="00FB4E42"/>
    <w:rPr>
      <w:b/>
      <w:noProof/>
      <w:sz w:val="16"/>
      <w:szCs w:val="10"/>
      <w:lang w:eastAsia="en-US"/>
    </w:rPr>
  </w:style>
  <w:style w:type="paragraph" w:customStyle="1" w:styleId="Normalaftertitle">
    <w:name w:val="Normal after title"/>
    <w:basedOn w:val="a0"/>
    <w:next w:val="a0"/>
    <w:link w:val="NormalaftertitleChar"/>
    <w:rsid w:val="00FB4E42"/>
    <w:pPr>
      <w:tabs>
        <w:tab w:val="left" w:pos="567"/>
      </w:tabs>
      <w:overflowPunct w:val="0"/>
      <w:autoSpaceDE w:val="0"/>
      <w:autoSpaceDN w:val="0"/>
      <w:adjustRightInd w:val="0"/>
      <w:spacing w:before="360" w:after="0"/>
      <w:jc w:val="both"/>
      <w:textAlignment w:val="baseline"/>
    </w:pPr>
    <w:rPr>
      <w:noProof/>
      <w:color w:val="000000"/>
      <w:sz w:val="16"/>
      <w:szCs w:val="10"/>
    </w:rPr>
  </w:style>
  <w:style w:type="character" w:customStyle="1" w:styleId="NormalaftertitleChar">
    <w:name w:val="Normal after title Char"/>
    <w:basedOn w:val="a1"/>
    <w:link w:val="Normalaftertitle"/>
    <w:rsid w:val="00FB4E42"/>
    <w:rPr>
      <w:noProof/>
      <w:color w:val="000000"/>
      <w:sz w:val="16"/>
      <w:szCs w:val="10"/>
      <w:lang w:eastAsia="en-US"/>
    </w:rPr>
  </w:style>
  <w:style w:type="paragraph" w:customStyle="1" w:styleId="ResNo">
    <w:name w:val="Res_No"/>
    <w:basedOn w:val="a0"/>
    <w:next w:val="Restitle"/>
    <w:link w:val="ResNoChar"/>
    <w:rsid w:val="00FB4E42"/>
    <w:pPr>
      <w:keepNext/>
      <w:keepLines/>
      <w:tabs>
        <w:tab w:val="left" w:pos="567"/>
        <w:tab w:val="left" w:pos="1134"/>
      </w:tabs>
      <w:overflowPunct w:val="0"/>
      <w:autoSpaceDE w:val="0"/>
      <w:autoSpaceDN w:val="0"/>
      <w:adjustRightInd w:val="0"/>
      <w:spacing w:before="100" w:after="0"/>
      <w:jc w:val="center"/>
      <w:textAlignment w:val="baseline"/>
    </w:pPr>
    <w:rPr>
      <w:sz w:val="16"/>
      <w:szCs w:val="10"/>
    </w:rPr>
  </w:style>
  <w:style w:type="character" w:customStyle="1" w:styleId="ResNoChar">
    <w:name w:val="Res_No Char"/>
    <w:basedOn w:val="a1"/>
    <w:link w:val="ResNo"/>
    <w:rsid w:val="00FB4E42"/>
    <w:rPr>
      <w:sz w:val="16"/>
      <w:szCs w:val="10"/>
      <w:lang w:eastAsia="en-US"/>
    </w:rPr>
  </w:style>
  <w:style w:type="character" w:customStyle="1" w:styleId="href">
    <w:name w:val="href"/>
    <w:basedOn w:val="a1"/>
    <w:rsid w:val="00FB4E42"/>
  </w:style>
  <w:style w:type="paragraph" w:customStyle="1" w:styleId="Call">
    <w:name w:val="Call"/>
    <w:basedOn w:val="a0"/>
    <w:next w:val="a0"/>
    <w:link w:val="CallChar"/>
    <w:rsid w:val="00FB4E42"/>
    <w:pPr>
      <w:keepNext/>
      <w:tabs>
        <w:tab w:val="left" w:pos="567"/>
      </w:tabs>
      <w:overflowPunct w:val="0"/>
      <w:autoSpaceDE w:val="0"/>
      <w:autoSpaceDN w:val="0"/>
      <w:adjustRightInd w:val="0"/>
      <w:spacing w:before="160" w:after="0"/>
      <w:ind w:left="567"/>
      <w:jc w:val="both"/>
      <w:textAlignment w:val="baseline"/>
    </w:pPr>
    <w:rPr>
      <w:i/>
      <w:sz w:val="16"/>
      <w:szCs w:val="10"/>
    </w:rPr>
  </w:style>
  <w:style w:type="character" w:customStyle="1" w:styleId="CallChar">
    <w:name w:val="Call Char"/>
    <w:basedOn w:val="a1"/>
    <w:link w:val="Call"/>
    <w:locked/>
    <w:rsid w:val="00FB4E42"/>
    <w:rPr>
      <w:i/>
      <w:sz w:val="16"/>
      <w:szCs w:val="10"/>
      <w:lang w:eastAsia="en-US"/>
    </w:rPr>
  </w:style>
  <w:style w:type="character" w:customStyle="1" w:styleId="Artdef">
    <w:name w:val="Art_def"/>
    <w:basedOn w:val="a1"/>
    <w:rsid w:val="00FB4E42"/>
    <w:rPr>
      <w:b/>
    </w:rPr>
  </w:style>
  <w:style w:type="character" w:customStyle="1" w:styleId="h4Char3">
    <w:name w:val="h4 Char3"/>
    <w:aliases w:val="H4 Char3,H41 Char3,h41 Char3,H42 Char3,h42 Char3,H43 Char3,h43 Char3,H411 Char3,h411 Char3,H421 Char3,h421 Char3,H44 Char3,h44 Char3,H412 Char3,h412 Char3,H422 Char3,h422 Char3,H431 Char3,h431 Char3,H45 Char3,h45 Char3,H413 Char3,h413 Char3"/>
    <w:rsid w:val="00FB4E42"/>
    <w:rPr>
      <w:rFonts w:ascii="Arial" w:hAnsi="Arial"/>
      <w:sz w:val="24"/>
      <w:lang w:val="en-GB" w:eastAsia="en-GB" w:bidi="ar-SA"/>
    </w:rPr>
  </w:style>
  <w:style w:type="paragraph" w:customStyle="1" w:styleId="B3">
    <w:name w:val="B3+"/>
    <w:basedOn w:val="B30"/>
    <w:rsid w:val="00FB4E42"/>
    <w:pPr>
      <w:numPr>
        <w:numId w:val="8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character" w:customStyle="1" w:styleId="EXCar">
    <w:name w:val="EX Car"/>
    <w:rsid w:val="002D4665"/>
    <w:rPr>
      <w:lang w:val="en-GB"/>
    </w:rPr>
  </w:style>
  <w:style w:type="character" w:customStyle="1" w:styleId="H6Char">
    <w:name w:val="H6 Char"/>
    <w:link w:val="H6"/>
    <w:rsid w:val="003E0BDE"/>
    <w:rPr>
      <w:rFonts w:ascii="Arial" w:hAnsi="Arial"/>
      <w:lang w:eastAsia="en-US"/>
    </w:rPr>
  </w:style>
  <w:style w:type="character" w:customStyle="1" w:styleId="TF0">
    <w:name w:val="TF字符"/>
    <w:aliases w:val="left字符"/>
    <w:rsid w:val="003E0BDE"/>
    <w:rPr>
      <w:rFonts w:ascii="Arial" w:eastAsia="Times New Roman" w:hAnsi="Arial"/>
      <w:b/>
    </w:rPr>
  </w:style>
  <w:style w:type="character" w:customStyle="1" w:styleId="PLChar">
    <w:name w:val="PL Char"/>
    <w:link w:val="PL"/>
    <w:qFormat/>
    <w:locked/>
    <w:rsid w:val="005F295C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9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5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2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3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6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4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5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7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72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40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4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9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3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6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1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8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73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2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46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237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1475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55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02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251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09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5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381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09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268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62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1408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73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6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6485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2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4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1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8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79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1859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57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5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1940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openxmlformats.org/officeDocument/2006/relationships/styles" Target="style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F6604-0C04-48FF-A8C6-7786E65BC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464</TotalTime>
  <Pages>3</Pages>
  <Words>911</Words>
  <Characters>5194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6093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</cp:lastModifiedBy>
  <cp:revision>9</cp:revision>
  <cp:lastPrinted>2019-02-25T13:05:00Z</cp:lastPrinted>
  <dcterms:created xsi:type="dcterms:W3CDTF">2023-04-06T03:15:00Z</dcterms:created>
  <dcterms:modified xsi:type="dcterms:W3CDTF">2023-04-10T12:27:00Z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(3)HGvJU/fPJ+XzsnPE8RYJoKNfJMWmtGpX50w/JeRl0p4z8a8CxWnkyFHzdtz4ajiW39docjGH
nR7kPFFhIzFYa/nvKUDXRaYcYJL0s3CqZBWeYPhoSUYC/tsZ4Td5exraWeoZqum0sY+ScI3F
V0wC2OBLyL9uTZwYL3Z2dSq5Mci6wSLH5wESpvwE4NJUOpKTBoNSQ8mRuLT7cOmajb7vMR4G
saD9l5bvRZlwF2iZRl</vt:lpwstr>
  </property>
  <property fmtid="{D5CDD505-2E9C-101B-9397-08002B2CF9AE}" pid="3" name="_2015_ms_pID_7253431">
    <vt:lpwstr>SyTVjffWywpbf2uawOorxvZtTB8VCa2ZkHpyDLpA/ZZxFvxPPB8wKH
yXita4tkfBBj7zv34gsmR0FnKJS5TnxZYnOhsAmkuKnGZTbKAh8UcWeydO3CVylkdC8JMiyg
H1yFa3CgjEIfDpwBJB4Dko9eE8ZKnQwqI5cTJzaGv6cwROT0+T5nrnCuszyArQ133GH6yxQX
oQLC/f2OcD67ChAM02DfaUloHRqiOzt8X0ZT</vt:lpwstr>
  </property>
  <property fmtid="{D5CDD505-2E9C-101B-9397-08002B2CF9AE}" pid="4" name="_2015_ms_pID_7253432">
    <vt:lpwstr>/Q==</vt:lpwstr>
  </property>
</Properties>
</file>